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67E" w:rsidRDefault="006B367E" w:rsidP="00710FBC">
      <w:pPr>
        <w:spacing w:after="0"/>
        <w:ind w:left="8496" w:firstLine="708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Disciplina: PREGĂTIRE SPORTIVĂ PRACTICĂ</w:t>
      </w:r>
    </w:p>
    <w:p w:rsidR="006B367E" w:rsidRDefault="006B367E" w:rsidP="00896A0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B367E" w:rsidRDefault="006B367E" w:rsidP="00896A0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B367E" w:rsidRDefault="006B367E" w:rsidP="00896A0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B367E" w:rsidRPr="00191812" w:rsidRDefault="006B367E" w:rsidP="00896A0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PLANUL DE PREGĂTIRE PE MEZOCICLURI</w:t>
      </w:r>
    </w:p>
    <w:p w:rsidR="006B367E" w:rsidRPr="00191812" w:rsidRDefault="006B367E" w:rsidP="00FC01C9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6B367E" w:rsidRDefault="006B367E" w:rsidP="00FC01C9">
      <w:pPr>
        <w:spacing w:after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6B367E" w:rsidRPr="00C145A4" w:rsidRDefault="006B367E" w:rsidP="00FC01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6B367E" w:rsidRDefault="006B367E" w:rsidP="00FC01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5755F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6B367E" w:rsidRDefault="006B367E" w:rsidP="00FC01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Anul şcolar/ anul competiţional: ……………………</w:t>
      </w:r>
    </w:p>
    <w:p w:rsidR="006B367E" w:rsidRDefault="006B367E" w:rsidP="00FC01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6B367E" w:rsidRDefault="006B367E" w:rsidP="00FC01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  <w:r w:rsidRPr="00FC01C9">
        <w:rPr>
          <w:rFonts w:ascii="Times New Roman" w:hAnsi="Times New Roman" w:cs="Times New Roman"/>
          <w:sz w:val="20"/>
          <w:szCs w:val="20"/>
        </w:rPr>
        <w:t>Nivel valoric:</w:t>
      </w:r>
      <w:r>
        <w:rPr>
          <w:rFonts w:ascii="Times New Roman" w:hAnsi="Times New Roman" w:cs="Times New Roman"/>
          <w:sz w:val="20"/>
          <w:szCs w:val="20"/>
        </w:rPr>
        <w:t xml:space="preserve"> PERFORMANTA</w:t>
      </w:r>
    </w:p>
    <w:p w:rsidR="006B367E" w:rsidRDefault="006B367E" w:rsidP="00FC01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25755F">
        <w:rPr>
          <w:rFonts w:ascii="Times New Roman" w:hAnsi="Times New Roman" w:cs="Times New Roman"/>
          <w:sz w:val="20"/>
          <w:szCs w:val="20"/>
        </w:rPr>
        <w:t>Cadrul didactic: ………………………..…………...</w:t>
      </w:r>
      <w:r w:rsidRPr="00191812">
        <w:rPr>
          <w:rFonts w:ascii="Times New Roman" w:hAnsi="Times New Roman" w:cs="Times New Roman"/>
          <w:sz w:val="20"/>
          <w:szCs w:val="20"/>
        </w:rPr>
        <w:t xml:space="preserve"> </w:t>
      </w:r>
      <w:r w:rsidRPr="00191812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6B367E" w:rsidRDefault="006B367E" w:rsidP="00FC01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</w:p>
    <w:p w:rsidR="006B367E" w:rsidRDefault="006B367E" w:rsidP="00857E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Etapa de pregătire: ACOMODARE INDOOR</w:t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</w:p>
    <w:p w:rsidR="006B367E" w:rsidRPr="00584D02" w:rsidRDefault="006B367E" w:rsidP="00FC01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</w:rPr>
      </w:pPr>
      <w:r w:rsidRPr="00584D02">
        <w:rPr>
          <w:rFonts w:ascii="Times New Roman" w:hAnsi="Times New Roman" w:cs="Times New Roman"/>
          <w:b/>
          <w:bCs/>
        </w:rPr>
        <w:t xml:space="preserve">MEZOCICLUL nr. </w:t>
      </w:r>
      <w:r>
        <w:rPr>
          <w:rFonts w:ascii="Times New Roman" w:hAnsi="Times New Roman" w:cs="Times New Roman"/>
          <w:b/>
          <w:bCs/>
        </w:rPr>
        <w:t>1</w:t>
      </w:r>
    </w:p>
    <w:p w:rsidR="006B367E" w:rsidRPr="00FC01C9" w:rsidRDefault="006B367E" w:rsidP="00FC01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92.85pt;margin-top:18.55pt;width:227.75pt;height:104.75pt;z-index:251648000">
            <v:textbox style="mso-next-textbox:#_x0000_s1026;mso-fit-shape-to-text:t">
              <w:txbxContent>
                <w:p w:rsidR="006B367E" w:rsidRPr="00747455" w:rsidRDefault="006B367E" w:rsidP="0074745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747455">
                    <w:rPr>
                      <w:rFonts w:ascii="Times New Roman" w:hAnsi="Times New Roman" w:cs="Times New Roman"/>
                      <w:b/>
                      <w:bCs/>
                    </w:rPr>
                    <w:t xml:space="preserve">Dotări materiale necesare:   </w:t>
                  </w:r>
                </w:p>
                <w:p w:rsidR="006B367E" w:rsidRPr="00F05F1A" w:rsidRDefault="006B367E" w:rsidP="00747455">
                  <w:pPr>
                    <w:numPr>
                      <w:ilvl w:val="0"/>
                      <w:numId w:val="40"/>
                    </w:numPr>
                    <w:shd w:val="clear" w:color="auto" w:fill="FABF8F"/>
                    <w:spacing w:after="0" w:line="240" w:lineRule="auto"/>
                    <w:ind w:left="36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arcuri complete,  duzini să</w:t>
                  </w:r>
                  <w:r w:rsidRPr="00A31727">
                    <w:rPr>
                      <w:rFonts w:ascii="Times New Roman" w:hAnsi="Times New Roman" w:cs="Times New Roman"/>
                    </w:rPr>
                    <w:t>ge</w:t>
                  </w:r>
                  <w:r>
                    <w:rPr>
                      <w:rFonts w:ascii="Times New Roman" w:hAnsi="Times New Roman" w:cs="Times New Roman"/>
                    </w:rPr>
                    <w:t>ţi (de nivel performanţial), crose greutate max. 900-1300 gr., lungime după talie şi alonjă, braţe arc 32-42 lbs. în funcţie de forţa specifică, alonjă şi talie; utilizare lunetă şi trepied, control electronic al tragerii (tip SCATT, platformă cu senzori, videocameră), pantofi</w:t>
                  </w:r>
                  <w:r w:rsidRPr="00A31727">
                    <w:rPr>
                      <w:rFonts w:ascii="Times New Roman" w:hAnsi="Times New Roman" w:cs="Times New Roman"/>
                    </w:rPr>
                    <w:t xml:space="preserve"> de tragere, ţinte de 122 cm</w:t>
                  </w:r>
                </w:p>
              </w:txbxContent>
            </v:textbox>
            <w10:wrap type="square"/>
          </v:shape>
        </w:pict>
      </w:r>
      <w:r>
        <w:rPr>
          <w:noProof/>
          <w:lang w:val="en-US"/>
        </w:rPr>
        <w:pict>
          <v:shape id="_x0000_s1027" type="#_x0000_t202" style="position:absolute;margin-left:-5.1pt;margin-top:18.4pt;width:493.95pt;height:104.75pt;z-index:251646976">
            <v:textbox style="mso-next-textbox:#_x0000_s1027;mso-fit-shape-to-text:t">
              <w:txbxContent>
                <w:p w:rsidR="006B367E" w:rsidRPr="00747455" w:rsidRDefault="006B367E" w:rsidP="0074745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747455">
                    <w:rPr>
                      <w:rFonts w:ascii="Times New Roman" w:hAnsi="Times New Roman" w:cs="Times New Roman"/>
                      <w:b/>
                      <w:bCs/>
                    </w:rPr>
                    <w:t>OBIECTIVE INTERMEDIARE DE PERFORMAN</w:t>
                  </w:r>
                  <w:r w:rsidRPr="00747455">
                    <w:rPr>
                      <w:rFonts w:ascii="Tahoma" w:hAnsi="Tahoma" w:cs="Tahoma"/>
                      <w:b/>
                      <w:bCs/>
                    </w:rPr>
                    <w:t>Ț</w:t>
                  </w:r>
                  <w:r w:rsidRPr="00747455">
                    <w:rPr>
                      <w:rFonts w:ascii="Times New Roman" w:hAnsi="Times New Roman" w:cs="Times New Roman"/>
                      <w:b/>
                      <w:bCs/>
                    </w:rPr>
                    <w:t>Ă:</w:t>
                  </w:r>
                </w:p>
                <w:p w:rsidR="006B367E" w:rsidRDefault="006B367E" w:rsidP="0074745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F05F1A">
                    <w:rPr>
                      <w:rFonts w:ascii="Times New Roman" w:hAnsi="Times New Roman" w:cs="Times New Roman"/>
                    </w:rPr>
                    <w:t xml:space="preserve"> - </w:t>
                  </w:r>
                  <w:r>
                    <w:rPr>
                      <w:rFonts w:ascii="Times New Roman" w:hAnsi="Times New Roman" w:cs="Times New Roman"/>
                    </w:rPr>
                    <w:t>adaptarea la specificul sezonului indoor: pozi</w:t>
                  </w:r>
                  <w:r>
                    <w:rPr>
                      <w:rFonts w:ascii="Tahoma" w:hAnsi="Tahoma" w:cs="Tahoma"/>
                    </w:rPr>
                    <w:t>ț</w:t>
                  </w:r>
                  <w:r>
                    <w:rPr>
                      <w:rFonts w:ascii="Times New Roman" w:hAnsi="Times New Roman" w:cs="Times New Roman"/>
                    </w:rPr>
                    <w:t>ia de tragere, selec</w:t>
                  </w:r>
                  <w:r>
                    <w:rPr>
                      <w:rFonts w:ascii="Tahoma" w:hAnsi="Tahoma" w:cs="Tahoma"/>
                    </w:rPr>
                    <w:t>ț</w:t>
                  </w:r>
                  <w:r>
                    <w:rPr>
                      <w:rFonts w:ascii="Times New Roman" w:hAnsi="Times New Roman" w:cs="Times New Roman"/>
                    </w:rPr>
                    <w:t>ia echipamentului</w:t>
                  </w:r>
                </w:p>
                <w:p w:rsidR="006B367E" w:rsidRDefault="006B367E" w:rsidP="0074745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perfec</w:t>
                  </w:r>
                  <w:r>
                    <w:rPr>
                      <w:rFonts w:ascii="Tahoma" w:hAnsi="Tahoma" w:cs="Tahoma"/>
                    </w:rPr>
                    <w:t>ț</w:t>
                  </w:r>
                  <w:r>
                    <w:rPr>
                      <w:rFonts w:ascii="Times New Roman" w:hAnsi="Times New Roman" w:cs="Times New Roman"/>
                    </w:rPr>
                    <w:t>ionarea elementelor tehnice de bază</w:t>
                  </w:r>
                </w:p>
                <w:p w:rsidR="006B367E" w:rsidRDefault="006B367E" w:rsidP="0074745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dezvoltarea musculară generală</w:t>
                  </w:r>
                </w:p>
                <w:p w:rsidR="006B367E" w:rsidRDefault="006B367E" w:rsidP="0074745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dezvoltarea musculaturii specifice tirului cu arcul</w:t>
                  </w:r>
                </w:p>
                <w:p w:rsidR="006B367E" w:rsidRPr="00F05F1A" w:rsidRDefault="006B367E" w:rsidP="0074745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îmbunătă</w:t>
                  </w:r>
                  <w:r>
                    <w:rPr>
                      <w:rFonts w:ascii="Tahoma" w:hAnsi="Tahoma" w:cs="Tahoma"/>
                    </w:rPr>
                    <w:t>ț</w:t>
                  </w:r>
                  <w:r>
                    <w:rPr>
                      <w:rFonts w:ascii="Times New Roman" w:hAnsi="Times New Roman" w:cs="Times New Roman"/>
                    </w:rPr>
                    <w:t>irea echilibrului postural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b/>
          <w:bCs/>
          <w:sz w:val="18"/>
          <w:szCs w:val="18"/>
        </w:rPr>
        <w:t>Perioada: 13.09 – 10.10.2010</w:t>
      </w:r>
    </w:p>
    <w:p w:rsidR="006B367E" w:rsidRDefault="006B367E" w:rsidP="008E21D1">
      <w:pPr>
        <w:jc w:val="center"/>
      </w:pPr>
    </w:p>
    <w:p w:rsidR="006B367E" w:rsidRPr="00520517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6B367E" w:rsidRPr="00520517">
        <w:trPr>
          <w:trHeight w:val="252"/>
        </w:trPr>
        <w:tc>
          <w:tcPr>
            <w:tcW w:w="14410" w:type="dxa"/>
            <w:gridSpan w:val="4"/>
          </w:tcPr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6B367E" w:rsidRPr="00520517">
        <w:trPr>
          <w:trHeight w:val="252"/>
        </w:trPr>
        <w:tc>
          <w:tcPr>
            <w:tcW w:w="5412" w:type="dxa"/>
            <w:gridSpan w:val="2"/>
          </w:tcPr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6B367E" w:rsidRPr="00520517">
        <w:trPr>
          <w:trHeight w:val="264"/>
        </w:trPr>
        <w:tc>
          <w:tcPr>
            <w:tcW w:w="5412" w:type="dxa"/>
            <w:gridSpan w:val="2"/>
          </w:tcPr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6B367E" w:rsidRPr="00520517">
        <w:trPr>
          <w:trHeight w:val="350"/>
        </w:trPr>
        <w:tc>
          <w:tcPr>
            <w:tcW w:w="1834" w:type="dxa"/>
            <w:vAlign w:val="center"/>
          </w:tcPr>
          <w:p w:rsidR="006B367E" w:rsidRPr="00520517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7474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6B367E" w:rsidRPr="001D7A73" w:rsidRDefault="006B367E" w:rsidP="007474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6B367E" w:rsidRPr="001D7A73" w:rsidRDefault="006B367E" w:rsidP="007474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6B367E" w:rsidRPr="001D7A73" w:rsidRDefault="006B367E" w:rsidP="007474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6B367E" w:rsidRPr="001D7A73" w:rsidRDefault="006B367E" w:rsidP="007474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6B367E" w:rsidRPr="001D7A73" w:rsidRDefault="006B367E" w:rsidP="007474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6B367E" w:rsidRPr="001D7A73" w:rsidRDefault="006B367E" w:rsidP="007474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FABF8F"/>
          </w:tcPr>
          <w:p w:rsidR="006B367E" w:rsidRPr="0094124E" w:rsidRDefault="006B367E" w:rsidP="0094124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6B367E" w:rsidRPr="0094124E" w:rsidRDefault="006B367E" w:rsidP="0094124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6B367E" w:rsidRPr="0094124E" w:rsidRDefault="006B367E" w:rsidP="0094124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6B367E" w:rsidRPr="0094124E" w:rsidRDefault="006B367E" w:rsidP="0094124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6B367E" w:rsidRPr="0094124E" w:rsidRDefault="006B367E" w:rsidP="0094124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capacităţii de bilateralitate (ambidextrie)</w:t>
            </w:r>
          </w:p>
          <w:p w:rsidR="006B367E" w:rsidRPr="0094124E" w:rsidRDefault="006B367E" w:rsidP="0094124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FABF8F"/>
          </w:tcPr>
          <w:p w:rsidR="006B367E" w:rsidRPr="00747455" w:rsidRDefault="006B367E" w:rsidP="00747455">
            <w:pPr>
              <w:pStyle w:val="LasfarsitulPeparcursul"/>
              <w:shd w:val="clear" w:color="auto" w:fill="FABF8F"/>
              <w:ind w:left="644"/>
              <w:rPr>
                <w:rFonts w:ascii="Times New Roman" w:hAnsi="Times New Roman" w:cs="Times New Roman"/>
                <w:i w:val="0"/>
                <w:iCs w:val="0"/>
                <w:lang w:val="ro-RO"/>
              </w:rPr>
            </w:pPr>
            <w:r w:rsidRPr="00747455">
              <w:rPr>
                <w:rFonts w:ascii="Times New Roman" w:hAnsi="Times New Roman" w:cs="Times New Roman"/>
                <w:i w:val="0"/>
                <w:iCs w:val="0"/>
                <w:lang w:val="ro-RO"/>
              </w:rPr>
              <w:t>1.1 Îmbunătăţirea deprinderilor motrice de bază/ utilitar-aplicative necesare practicării disciplinei sportive</w:t>
            </w:r>
          </w:p>
          <w:p w:rsidR="006B367E" w:rsidRPr="00747455" w:rsidRDefault="006B367E" w:rsidP="00747455">
            <w:pPr>
              <w:pStyle w:val="LasfarsitulPeparcursul"/>
              <w:shd w:val="clear" w:color="auto" w:fill="FABF8F"/>
              <w:ind w:left="644"/>
              <w:rPr>
                <w:rFonts w:ascii="Times New Roman" w:hAnsi="Times New Roman" w:cs="Times New Roman"/>
                <w:i w:val="0"/>
                <w:iCs w:val="0"/>
                <w:lang w:val="ro-RO"/>
              </w:rPr>
            </w:pPr>
            <w:r w:rsidRPr="00747455">
              <w:rPr>
                <w:rFonts w:ascii="Times New Roman" w:hAnsi="Times New Roman" w:cs="Times New Roman"/>
                <w:i w:val="0"/>
                <w:iCs w:val="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6B367E" w:rsidRPr="00747455" w:rsidRDefault="006B367E" w:rsidP="00747455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  <w:r w:rsidRPr="00747455">
              <w:rPr>
                <w:rFonts w:ascii="Times New Roman" w:hAnsi="Times New Roman" w:cs="Times New Roman"/>
              </w:rPr>
              <w:t xml:space="preserve">2.1 Învăţarea procedeelor tehnice de bază, specifice disciplinei sportive </w:t>
            </w:r>
          </w:p>
        </w:tc>
      </w:tr>
      <w:tr w:rsidR="006B367E" w:rsidRPr="00520517">
        <w:trPr>
          <w:trHeight w:val="542"/>
        </w:trPr>
        <w:tc>
          <w:tcPr>
            <w:tcW w:w="1834" w:type="dxa"/>
            <w:vAlign w:val="center"/>
          </w:tcPr>
          <w:p w:rsidR="006B367E" w:rsidRPr="00520517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7474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6B367E" w:rsidRPr="001D7A73" w:rsidRDefault="006B367E" w:rsidP="007474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FABF8F"/>
          </w:tcPr>
          <w:p w:rsidR="006B367E" w:rsidRPr="0094124E" w:rsidRDefault="006B367E" w:rsidP="0094124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94124E">
              <w:rPr>
                <w:rFonts w:ascii="Tahoma" w:hAnsi="Tahoma" w:cs="Tahoma"/>
                <w:sz w:val="20"/>
                <w:szCs w:val="20"/>
              </w:rPr>
              <w:t>ț</w:t>
            </w: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ionarea procedeelor tehnice de bază, specifice tirului cu arcul </w:t>
            </w:r>
          </w:p>
          <w:p w:rsidR="006B367E" w:rsidRPr="0094124E" w:rsidRDefault="006B367E" w:rsidP="0094124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asezarea picioarelor, repartizarea egala a greutatii pe ambele picioare</w:t>
            </w:r>
          </w:p>
          <w:p w:rsidR="006B367E" w:rsidRPr="0094124E" w:rsidRDefault="006B367E" w:rsidP="0094124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armarea: cu bratele pe orizontala, cotul mainii de coarda in aliniere cu sageata</w:t>
            </w:r>
          </w:p>
          <w:p w:rsidR="006B367E" w:rsidRPr="0094124E" w:rsidRDefault="006B367E" w:rsidP="0094124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fixarea: pe reperele anatomice – coarda pe varful nasului, mijlocul barbiei, degetul aratator lipit sub barbie</w:t>
            </w:r>
          </w:p>
          <w:p w:rsidR="006B367E" w:rsidRPr="0094124E" w:rsidRDefault="006B367E" w:rsidP="0094124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declansarea: eliberarea simultana a celor trei degete de coarda, in prelungirea sagetii, cu pozitie finala lipita pe baza gatului</w:t>
            </w:r>
          </w:p>
          <w:p w:rsidR="006B367E" w:rsidRPr="0094124E" w:rsidRDefault="006B367E" w:rsidP="0094124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94124E" w:rsidRDefault="006B367E" w:rsidP="0094124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6B367E" w:rsidRPr="0094124E" w:rsidRDefault="006B367E" w:rsidP="0094124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in abordarea tehnicii de tragere se va tine cont de particularitatile morfo-functionale ale fiecarui sportiv, cautandu-se pozitiile comode</w:t>
            </w:r>
          </w:p>
          <w:p w:rsidR="006B367E" w:rsidRPr="00520517" w:rsidRDefault="006B367E" w:rsidP="0094124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6B367E" w:rsidRPr="00520517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Învăţarea procedeelor tehnice de bază, specifice disciplinei sportive</w:t>
            </w:r>
          </w:p>
          <w:p w:rsidR="006B367E" w:rsidRPr="00520517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individuale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elementare,  specifice disciplinei sportive</w:t>
            </w:r>
          </w:p>
          <w:p w:rsidR="006B367E" w:rsidRPr="00520517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 Consolidarea procedeelor tehnice şi a acţiunilor tactice însuşite</w:t>
            </w:r>
          </w:p>
          <w:p w:rsidR="006B367E" w:rsidRPr="00520517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367E" w:rsidRPr="00520517">
        <w:trPr>
          <w:trHeight w:val="603"/>
        </w:trPr>
        <w:tc>
          <w:tcPr>
            <w:tcW w:w="1834" w:type="dxa"/>
            <w:vAlign w:val="center"/>
          </w:tcPr>
          <w:p w:rsidR="006B367E" w:rsidRPr="00520517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747455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32" w:type="dxa"/>
            <w:shd w:val="clear" w:color="auto" w:fill="FABF8F"/>
          </w:tcPr>
          <w:p w:rsidR="006B367E" w:rsidRPr="00520517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66" w:type="dxa"/>
            <w:shd w:val="clear" w:color="auto" w:fill="FABF8F"/>
          </w:tcPr>
          <w:p w:rsidR="006B367E" w:rsidRPr="00520517" w:rsidRDefault="006B367E" w:rsidP="007474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B367E" w:rsidRPr="00520517">
        <w:trPr>
          <w:trHeight w:val="436"/>
        </w:trPr>
        <w:tc>
          <w:tcPr>
            <w:tcW w:w="1834" w:type="dxa"/>
            <w:vAlign w:val="center"/>
          </w:tcPr>
          <w:p w:rsidR="006B367E" w:rsidRPr="00520517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7474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FABF8F"/>
          </w:tcPr>
          <w:p w:rsidR="006B367E" w:rsidRDefault="006B367E" w:rsidP="0094124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6B367E" w:rsidRPr="00520517" w:rsidRDefault="006B367E" w:rsidP="0094124E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520517" w:rsidRDefault="006B367E" w:rsidP="0094124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ultivarea increderii de sine si a dorintei de a invinge</w:t>
            </w:r>
          </w:p>
        </w:tc>
        <w:tc>
          <w:tcPr>
            <w:tcW w:w="4666" w:type="dxa"/>
            <w:shd w:val="clear" w:color="auto" w:fill="FABF8F"/>
          </w:tcPr>
          <w:p w:rsidR="006B367E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 Manifestarea interesului pentru practicarea sportului de performanţă</w:t>
            </w:r>
          </w:p>
          <w:p w:rsidR="006B367E" w:rsidRPr="00520517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520517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 Cultivarea dorinţei de afirmare în disciplina sportivă practicată</w:t>
            </w:r>
          </w:p>
          <w:p w:rsidR="006B367E" w:rsidRPr="00520517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367E" w:rsidRPr="00520517">
        <w:trPr>
          <w:trHeight w:val="1113"/>
        </w:trPr>
        <w:tc>
          <w:tcPr>
            <w:tcW w:w="1834" w:type="dxa"/>
            <w:vAlign w:val="center"/>
          </w:tcPr>
          <w:p w:rsidR="006B367E" w:rsidRPr="00520517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6B367E" w:rsidRPr="00520517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7474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6B367E" w:rsidRPr="001D7A73" w:rsidRDefault="006B367E" w:rsidP="007474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6B367E" w:rsidRPr="001D7A73" w:rsidRDefault="006B367E" w:rsidP="007474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6B367E" w:rsidRPr="001D7A73" w:rsidRDefault="006B367E" w:rsidP="007474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6B367E" w:rsidRPr="001D7A73" w:rsidRDefault="006B367E" w:rsidP="0074745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FABF8F"/>
          </w:tcPr>
          <w:p w:rsidR="006B367E" w:rsidRPr="0094124E" w:rsidRDefault="006B367E" w:rsidP="0094124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6B367E" w:rsidRPr="0094124E" w:rsidRDefault="006B367E" w:rsidP="0094124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partilor componente ale arcului si functiile lor</w:t>
            </w:r>
          </w:p>
        </w:tc>
        <w:tc>
          <w:tcPr>
            <w:tcW w:w="4666" w:type="dxa"/>
            <w:shd w:val="clear" w:color="auto" w:fill="FABF8F"/>
          </w:tcPr>
          <w:p w:rsidR="006B367E" w:rsidRPr="00363F1E" w:rsidRDefault="006B367E" w:rsidP="002C23F0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6B367E" w:rsidRPr="00363F1E" w:rsidRDefault="006B367E" w:rsidP="002C23F0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6B367E" w:rsidRPr="00520517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5.1. 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6B367E" w:rsidRPr="00520517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3402"/>
        <w:gridCol w:w="3402"/>
        <w:gridCol w:w="1536"/>
      </w:tblGrid>
      <w:tr w:rsidR="006B367E" w:rsidRPr="00520517">
        <w:trPr>
          <w:trHeight w:val="250"/>
        </w:trPr>
        <w:tc>
          <w:tcPr>
            <w:tcW w:w="14573" w:type="dxa"/>
            <w:gridSpan w:val="7"/>
          </w:tcPr>
          <w:p w:rsidR="006B367E" w:rsidRPr="00520517" w:rsidRDefault="006B367E" w:rsidP="004877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(20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6B367E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vAlign w:val="center"/>
          </w:tcPr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6B367E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6B367E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-6-11-16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C8457F" w:rsidRDefault="006B367E" w:rsidP="00747455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Norme de protecţie şi securitate a activităţii sportive</w:t>
            </w:r>
          </w:p>
          <w:p w:rsidR="006B367E" w:rsidRPr="00520517" w:rsidRDefault="006B367E" w:rsidP="00747455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6B367E" w:rsidRPr="00C8457F" w:rsidRDefault="006B367E" w:rsidP="00747455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pacing w:val="-4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ionarea e</w:t>
            </w:r>
            <w:r w:rsidRPr="0052051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lementelor tehnice de bază</w:t>
            </w:r>
          </w:p>
          <w:p w:rsidR="006B367E" w:rsidRDefault="006B367E" w:rsidP="00747455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6B367E" w:rsidRDefault="006B367E" w:rsidP="00747455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6B367E" w:rsidRPr="00520517" w:rsidRDefault="006B367E" w:rsidP="00747455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6B367E" w:rsidRPr="00520517" w:rsidRDefault="006B367E" w:rsidP="00747455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Default="006B367E" w:rsidP="007B0388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520517" w:rsidRDefault="006B367E" w:rsidP="007B0388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520517" w:rsidRDefault="006B367E" w:rsidP="007B0388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ionarea procedeelor tehnice de bază</w:t>
            </w:r>
            <w:r w:rsidRPr="00520517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, specifice disciplinei sportive</w:t>
            </w:r>
          </w:p>
        </w:tc>
        <w:tc>
          <w:tcPr>
            <w:tcW w:w="3402" w:type="dxa"/>
          </w:tcPr>
          <w:p w:rsidR="006B367E" w:rsidRPr="007C2B19" w:rsidRDefault="006B367E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  <w:t xml:space="preserve">Prelucrarea normelor de protecţie şi a noţiunilor de igienă sportivă </w:t>
            </w:r>
          </w:p>
          <w:p w:rsidR="006B367E" w:rsidRPr="007C2B19" w:rsidRDefault="006B367E" w:rsidP="00747455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mobilităţii articulare</w:t>
            </w:r>
          </w:p>
          <w:p w:rsidR="006B367E" w:rsidRPr="007C2B19" w:rsidRDefault="006B367E" w:rsidP="00747455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6B367E" w:rsidRPr="007C2B19" w:rsidRDefault="006B367E" w:rsidP="007B0388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Optimizarea tehnicii de tragere prin exercitii cu arcul</w:t>
            </w:r>
          </w:p>
          <w:p w:rsidR="006B367E" w:rsidRPr="007C2B19" w:rsidRDefault="006B367E" w:rsidP="00747455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7B0388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6B367E" w:rsidRPr="007C2B19" w:rsidRDefault="006B367E" w:rsidP="007B0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6B367E" w:rsidRPr="007C2B19" w:rsidRDefault="006B367E" w:rsidP="007B0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B0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6B367E" w:rsidRPr="007C2B19" w:rsidRDefault="006B367E" w:rsidP="007B0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B0388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Tragere fara dragona cu o persoana care prinde arcul</w:t>
            </w:r>
          </w:p>
          <w:p w:rsidR="006B367E" w:rsidRPr="007C2B19" w:rsidRDefault="006B367E" w:rsidP="007B0388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7B0388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Tragere cu urmarirea tensiunilor impins-tras 50-50%</w:t>
            </w:r>
          </w:p>
          <w:p w:rsidR="006B367E" w:rsidRPr="007C2B19" w:rsidRDefault="006B367E" w:rsidP="007B0388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7B0388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Tragere cu urmarirea sincronizarii bratelor</w:t>
            </w:r>
          </w:p>
          <w:p w:rsidR="006B367E" w:rsidRPr="007C2B19" w:rsidRDefault="006B367E" w:rsidP="007B0388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7B0388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  <w:t>Tragere cu urmarirea fazei de extensie</w:t>
            </w:r>
          </w:p>
          <w:p w:rsidR="006B367E" w:rsidRPr="007C2B19" w:rsidRDefault="006B367E" w:rsidP="007B0388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7B0388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it-IT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it-IT"/>
              </w:rPr>
              <w:t>Tragere cu controlul respiratiei</w:t>
            </w:r>
          </w:p>
          <w:p w:rsidR="006B367E" w:rsidRPr="007C2B19" w:rsidRDefault="006B367E" w:rsidP="007B0388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it-IT"/>
              </w:rPr>
            </w:pPr>
          </w:p>
          <w:p w:rsidR="006B367E" w:rsidRPr="007C2B19" w:rsidRDefault="006B367E" w:rsidP="007B0388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it-IT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it-IT"/>
              </w:rPr>
              <w:t>Tragere cu inchiderea ochilor dupa fixare</w:t>
            </w:r>
          </w:p>
          <w:p w:rsidR="006B367E" w:rsidRPr="007C2B19" w:rsidRDefault="006B367E" w:rsidP="007B0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B03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7B0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Default="006B367E" w:rsidP="007B0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7B0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Default="006B367E" w:rsidP="007B0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7B0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Default="006B367E" w:rsidP="007B0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Default="006B367E" w:rsidP="007B0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Default="006B367E" w:rsidP="007B0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7B0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6B367E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2-7-12-17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C8457F" w:rsidRDefault="006B367E" w:rsidP="00747455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Norme de protecţie şi securitate a activităţii sportive</w:t>
            </w:r>
          </w:p>
          <w:p w:rsidR="006B367E" w:rsidRPr="00C8457F" w:rsidRDefault="006B367E" w:rsidP="00747455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6B367E" w:rsidRPr="00C8457F" w:rsidRDefault="006B367E" w:rsidP="00747455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capacităţii  de efort  specifice tirului cu arcul</w:t>
            </w:r>
          </w:p>
          <w:p w:rsidR="006B367E" w:rsidRDefault="006B367E" w:rsidP="00747455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6B367E" w:rsidRPr="00C8457F" w:rsidRDefault="006B367E" w:rsidP="00747455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C8457F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Default="006B367E" w:rsidP="0074745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Îmbunătăţirea deprinderilor motrice de bază/ utilitar-aplicative necesare practicării disciplinei sportive</w:t>
            </w:r>
          </w:p>
          <w:p w:rsidR="006B367E" w:rsidRPr="00520517" w:rsidRDefault="006B367E" w:rsidP="007B0388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6A3371" w:rsidRDefault="006B367E" w:rsidP="0074745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6A3371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6B367E" w:rsidRPr="00520517" w:rsidRDefault="006B367E" w:rsidP="0074745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6B367E" w:rsidRPr="007C2B19" w:rsidRDefault="006B367E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  <w:t xml:space="preserve">Prelucrarea normelor de protecţie şi a noţiunilor de igienă sportivă </w:t>
            </w:r>
          </w:p>
          <w:p w:rsidR="006B367E" w:rsidRPr="007C2B19" w:rsidRDefault="006B367E" w:rsidP="00747455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747455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747455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mobilităţii articulare</w:t>
            </w:r>
          </w:p>
          <w:p w:rsidR="006B367E" w:rsidRPr="007C2B19" w:rsidRDefault="006B367E" w:rsidP="00747455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calităţilor motrice de bază</w:t>
            </w:r>
          </w:p>
          <w:p w:rsidR="006B367E" w:rsidRPr="007C2B19" w:rsidRDefault="006B367E" w:rsidP="00747455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7B0388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it-IT"/>
              </w:rPr>
              <w:t>Exersarea mijloacelor specifice fiecărei calităţi motrice</w:t>
            </w:r>
          </w:p>
          <w:p w:rsidR="006B367E" w:rsidRPr="007C2B19" w:rsidRDefault="006B367E" w:rsidP="007B0388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7B0388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it-IT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it-IT"/>
              </w:rPr>
              <w:t>Optimizarea tehnicii de tragere prin exercitii fara arc (simulari – cu sau fara corzi elastice)</w:t>
            </w:r>
          </w:p>
          <w:p w:rsidR="006B367E" w:rsidRPr="007C2B19" w:rsidRDefault="006B367E" w:rsidP="00747455">
            <w:pPr>
              <w:pStyle w:val="LasfarsitulPeparcursul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6B367E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6B367E" w:rsidRPr="00520517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6B367E" w:rsidRPr="00520517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6B367E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7B03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388">
              <w:rPr>
                <w:rFonts w:ascii="Times New Roman" w:hAnsi="Times New Roman" w:cs="Times New Roman"/>
                <w:sz w:val="20"/>
                <w:szCs w:val="20"/>
              </w:rPr>
              <w:t>Simulari de tragere cu coarda elastica in fata oglinzii</w:t>
            </w:r>
          </w:p>
          <w:p w:rsidR="006B367E" w:rsidRPr="007B0388" w:rsidRDefault="006B367E" w:rsidP="007B03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B0388" w:rsidRDefault="006B367E" w:rsidP="007B03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388">
              <w:rPr>
                <w:rFonts w:ascii="Times New Roman" w:hAnsi="Times New Roman" w:cs="Times New Roman"/>
                <w:sz w:val="20"/>
                <w:szCs w:val="20"/>
              </w:rPr>
              <w:t>Simulari de tragere cu coarda neelastica in fata oglinzii</w:t>
            </w:r>
          </w:p>
          <w:p w:rsidR="006B367E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7B03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388">
              <w:rPr>
                <w:rFonts w:ascii="Times New Roman" w:hAnsi="Times New Roman" w:cs="Times New Roman"/>
                <w:sz w:val="20"/>
                <w:szCs w:val="20"/>
              </w:rPr>
              <w:t>Simulari de tragere cu atentie pe pastrarea stabilitatii si a posturii, fara tremur sau zdruncinaturi</w:t>
            </w:r>
          </w:p>
          <w:p w:rsidR="006B367E" w:rsidRPr="007B0388" w:rsidRDefault="006B367E" w:rsidP="007B03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7B03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388">
              <w:rPr>
                <w:rFonts w:ascii="Times New Roman" w:hAnsi="Times New Roman" w:cs="Times New Roman"/>
                <w:sz w:val="20"/>
                <w:szCs w:val="20"/>
              </w:rPr>
              <w:t>Simulari de tragere cu atentie pe fazele de respiratie si ritm cardiac</w:t>
            </w:r>
          </w:p>
          <w:p w:rsidR="006B367E" w:rsidRPr="00520517" w:rsidRDefault="006B367E" w:rsidP="007B03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892DBE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min.</w:t>
            </w:r>
          </w:p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7B03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7B03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</w:tc>
      </w:tr>
      <w:tr w:rsidR="006B367E" w:rsidRPr="00520517">
        <w:trPr>
          <w:trHeight w:val="3565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520517" w:rsidRDefault="006B367E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L 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8-13-18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Default="006B367E" w:rsidP="0074745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ionarea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procedeelor tehnice de bază</w:t>
            </w:r>
          </w:p>
          <w:p w:rsidR="006B367E" w:rsidRPr="00520517" w:rsidRDefault="006B367E" w:rsidP="0074745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74745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6B367E" w:rsidRPr="00520517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74745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74745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ecesare 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practicării disciplinei sportive</w:t>
            </w:r>
          </w:p>
          <w:p w:rsidR="006B367E" w:rsidRPr="007C2B19" w:rsidRDefault="006B367E" w:rsidP="00892DBE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6A3371" w:rsidRDefault="006B367E" w:rsidP="0074745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</w:t>
            </w:r>
            <w:r w:rsidRPr="006A3371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de manifestare a calităţilor motrice de bază şi a celor specifice, potrivit vârstei şi a sexului</w:t>
            </w:r>
          </w:p>
          <w:p w:rsidR="006B367E" w:rsidRDefault="006B367E" w:rsidP="00892DBE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6A3371" w:rsidRDefault="006B367E" w:rsidP="0074745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ionarea</w:t>
            </w:r>
            <w:r w:rsidRPr="006A33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6B367E" w:rsidRPr="007C2B19" w:rsidRDefault="006B367E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ro-RO"/>
              </w:rPr>
              <w:t xml:space="preserve">Prelucrarea normelor de protecţie şi comportament în timpul antrenamentelor, a  noţiunilor de igienă sportivă </w:t>
            </w:r>
          </w:p>
          <w:p w:rsidR="006B367E" w:rsidRPr="007C2B19" w:rsidRDefault="006B367E" w:rsidP="00747455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mobilităţii articulare</w:t>
            </w:r>
          </w:p>
          <w:p w:rsidR="006B367E" w:rsidRPr="007C2B19" w:rsidRDefault="006B367E" w:rsidP="00747455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6B367E" w:rsidRPr="007C2B19" w:rsidRDefault="006B367E" w:rsidP="00747455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892DB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Optimizarea tehnicii de tragere prin exercitii cu arcul</w:t>
            </w:r>
          </w:p>
          <w:p w:rsidR="006B367E" w:rsidRPr="007C2B19" w:rsidRDefault="006B367E" w:rsidP="00892DBE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892DB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Perfec</w:t>
            </w:r>
            <w:r w:rsidRPr="007C2B19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ionarea tragerii la </w:t>
            </w:r>
            <w:r w:rsidRPr="007C2B19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intă</w:t>
            </w:r>
          </w:p>
          <w:p w:rsidR="006B367E" w:rsidRPr="007C2B19" w:rsidRDefault="006B367E" w:rsidP="00747455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ro-RO"/>
              </w:rPr>
              <w:t>Exersarea mijloacelor specifice fiecărei calităţi motrice</w:t>
            </w:r>
          </w:p>
          <w:p w:rsidR="006B367E" w:rsidRPr="007C2B19" w:rsidRDefault="006B367E" w:rsidP="00747455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892DB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6B367E" w:rsidRDefault="006B367E" w:rsidP="007474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6B367E" w:rsidRPr="00520517" w:rsidRDefault="006B367E" w:rsidP="007474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7474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6B367E" w:rsidRDefault="006B367E" w:rsidP="007474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892D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2DBE">
              <w:rPr>
                <w:rFonts w:ascii="Times New Roman" w:hAnsi="Times New Roman" w:cs="Times New Roman"/>
                <w:sz w:val="20"/>
                <w:szCs w:val="20"/>
              </w:rPr>
              <w:t>Tragere cu miscarea ochitorului pe linie orizontala</w:t>
            </w:r>
          </w:p>
          <w:p w:rsidR="006B367E" w:rsidRPr="00892DBE" w:rsidRDefault="006B367E" w:rsidP="00892D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892D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2DBE">
              <w:rPr>
                <w:rFonts w:ascii="Times New Roman" w:hAnsi="Times New Roman" w:cs="Times New Roman"/>
                <w:sz w:val="20"/>
                <w:szCs w:val="20"/>
              </w:rPr>
              <w:t>Tragere cu miscarea ochitorului pe linie verticala</w:t>
            </w:r>
          </w:p>
          <w:p w:rsidR="006B367E" w:rsidRPr="00892DBE" w:rsidRDefault="006B367E" w:rsidP="00892D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892D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2DBE">
              <w:rPr>
                <w:rFonts w:ascii="Times New Roman" w:hAnsi="Times New Roman" w:cs="Times New Roman"/>
                <w:sz w:val="20"/>
                <w:szCs w:val="20"/>
              </w:rPr>
              <w:t>Tragere la linie verticala pentru stabilirea orientarii fata de tinta</w:t>
            </w:r>
          </w:p>
          <w:p w:rsidR="006B367E" w:rsidRPr="00892DBE" w:rsidRDefault="006B367E" w:rsidP="00892D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892D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2DBE">
              <w:rPr>
                <w:rFonts w:ascii="Times New Roman" w:hAnsi="Times New Roman" w:cs="Times New Roman"/>
                <w:sz w:val="20"/>
                <w:szCs w:val="20"/>
              </w:rPr>
              <w:t>Tragere cu urmarirea sincronizarii bratelor</w:t>
            </w:r>
          </w:p>
          <w:p w:rsidR="006B367E" w:rsidRPr="00892DBE" w:rsidRDefault="006B367E" w:rsidP="00892D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892D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2DBE">
              <w:rPr>
                <w:rFonts w:ascii="Times New Roman" w:hAnsi="Times New Roman" w:cs="Times New Roman"/>
                <w:sz w:val="20"/>
                <w:szCs w:val="20"/>
              </w:rPr>
              <w:t>Tragere cu controlul respiratiei</w:t>
            </w:r>
          </w:p>
          <w:p w:rsidR="006B367E" w:rsidRPr="00892DBE" w:rsidRDefault="006B367E" w:rsidP="00892D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892DBE" w:rsidRDefault="006B367E" w:rsidP="00892D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2DBE">
              <w:rPr>
                <w:rFonts w:ascii="Times New Roman" w:hAnsi="Times New Roman" w:cs="Times New Roman"/>
                <w:sz w:val="20"/>
                <w:szCs w:val="20"/>
              </w:rPr>
              <w:t>Tragere cu ochii inchisi la panou apropiat</w:t>
            </w:r>
          </w:p>
          <w:p w:rsidR="006B367E" w:rsidRDefault="006B367E" w:rsidP="00892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892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Default="006B367E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Default="006B367E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Default="006B367E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Default="006B367E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Default="006B367E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6B367E" w:rsidRPr="00520517">
        <w:trPr>
          <w:trHeight w:val="987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520517" w:rsidRDefault="006B367E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4-9-14-19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DE50EB" w:rsidRDefault="006B367E" w:rsidP="0074745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ionarea</w:t>
            </w:r>
            <w:r w:rsidRPr="00DE50EB">
              <w:rPr>
                <w:rFonts w:ascii="Times New Roman" w:hAnsi="Times New Roman" w:cs="Times New Roman"/>
                <w:sz w:val="20"/>
                <w:szCs w:val="20"/>
              </w:rPr>
              <w:t xml:space="preserve"> elementelor tehnice de bază</w:t>
            </w:r>
          </w:p>
          <w:p w:rsidR="006B367E" w:rsidRPr="00DE50EB" w:rsidRDefault="006B367E" w:rsidP="0074745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74745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6B367E" w:rsidRPr="00520517" w:rsidRDefault="006B367E" w:rsidP="0074745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DE50EB" w:rsidRDefault="006B367E" w:rsidP="0074745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6B367E" w:rsidRPr="00520517" w:rsidRDefault="006B367E" w:rsidP="00747455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Default="006B367E" w:rsidP="0074745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520517" w:rsidRDefault="006B367E" w:rsidP="0074745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6A3371" w:rsidRDefault="006B367E" w:rsidP="0074745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ionarea</w:t>
            </w:r>
            <w:r w:rsidRPr="006A33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procedeelor tehnice de bază, specifice disciplinei sportive</w:t>
            </w:r>
          </w:p>
        </w:tc>
        <w:tc>
          <w:tcPr>
            <w:tcW w:w="3402" w:type="dxa"/>
          </w:tcPr>
          <w:p w:rsidR="006B367E" w:rsidRPr="00520517" w:rsidRDefault="006B367E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6B367E" w:rsidRPr="007C2B19" w:rsidRDefault="006B367E" w:rsidP="00747455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mobilităţii articulare</w:t>
            </w:r>
          </w:p>
          <w:p w:rsidR="006B367E" w:rsidRPr="007C2B19" w:rsidRDefault="006B367E" w:rsidP="00747455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6B367E" w:rsidRPr="007C2B19" w:rsidRDefault="006B367E" w:rsidP="00892DBE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892DB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Optimizarea tehnicii de tragere prin exercitii fara arc (simulari – cu sau fara corzi elastice)</w:t>
            </w:r>
          </w:p>
          <w:p w:rsidR="006B367E" w:rsidRPr="007C2B19" w:rsidRDefault="006B367E" w:rsidP="00747455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Default="006B367E" w:rsidP="00747455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6B367E" w:rsidRDefault="006B367E" w:rsidP="00747455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6B367E" w:rsidRDefault="006B367E" w:rsidP="00747455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6B367E" w:rsidRPr="00627402" w:rsidRDefault="006B367E" w:rsidP="00747455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6B367E" w:rsidRPr="00520517" w:rsidRDefault="006B367E" w:rsidP="00747455">
            <w:pPr>
              <w:pStyle w:val="LasfarsitulPeparcursul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6B367E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6B367E" w:rsidRPr="00520517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6B367E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892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2DBE">
              <w:rPr>
                <w:rFonts w:ascii="Times New Roman" w:hAnsi="Times New Roman" w:cs="Times New Roman"/>
                <w:sz w:val="20"/>
                <w:szCs w:val="20"/>
              </w:rPr>
              <w:t>Simulari de tragere cu timp cronometrat tip piramida</w:t>
            </w:r>
          </w:p>
          <w:p w:rsidR="006B367E" w:rsidRPr="00892DBE" w:rsidRDefault="006B367E" w:rsidP="00892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892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2DBE">
              <w:rPr>
                <w:rFonts w:ascii="Times New Roman" w:hAnsi="Times New Roman" w:cs="Times New Roman"/>
                <w:sz w:val="20"/>
                <w:szCs w:val="20"/>
              </w:rPr>
              <w:t>Simulari de tragere cu atentie pe repartizarea tensiunilor inainte – inapoi 50-50%</w:t>
            </w:r>
          </w:p>
          <w:p w:rsidR="006B367E" w:rsidRPr="00892DBE" w:rsidRDefault="006B367E" w:rsidP="00892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892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2DBE">
              <w:rPr>
                <w:rFonts w:ascii="Times New Roman" w:hAnsi="Times New Roman" w:cs="Times New Roman"/>
                <w:sz w:val="20"/>
                <w:szCs w:val="20"/>
              </w:rPr>
              <w:t>Simulari de tragere cu atentie pe sincronizarea bratelor la eliberarea corzii</w:t>
            </w:r>
          </w:p>
          <w:p w:rsidR="006B367E" w:rsidRPr="00892DBE" w:rsidRDefault="006B367E" w:rsidP="00892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892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2DBE">
              <w:rPr>
                <w:rFonts w:ascii="Times New Roman" w:hAnsi="Times New Roman" w:cs="Times New Roman"/>
                <w:sz w:val="20"/>
                <w:szCs w:val="20"/>
              </w:rPr>
              <w:t>Simulari de tragere cu atentie pe pastrarea stabilitatii si a posturii, fara tremur sau zdruncinaturi</w:t>
            </w:r>
          </w:p>
          <w:p w:rsidR="006B367E" w:rsidRDefault="006B367E" w:rsidP="00892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892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6B367E" w:rsidRDefault="006B367E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892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6B367E" w:rsidRDefault="006B367E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Default="006B367E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Default="006B367E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892D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B367E" w:rsidRPr="00520517">
        <w:trPr>
          <w:trHeight w:val="987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5-15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Default="006B367E" w:rsidP="0074745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892DB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  <w:p w:rsidR="006B367E" w:rsidRDefault="006B367E" w:rsidP="00892DB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892DBE" w:rsidRDefault="006B367E" w:rsidP="00892DB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6B367E" w:rsidRPr="00DE50EB" w:rsidRDefault="006B367E" w:rsidP="0074745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DE50EB" w:rsidRDefault="006B367E" w:rsidP="0074745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Default="006B367E" w:rsidP="0074745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627402" w:rsidRDefault="006B367E" w:rsidP="00747455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520517" w:rsidRDefault="006B367E" w:rsidP="00747455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3402" w:type="dxa"/>
          </w:tcPr>
          <w:p w:rsidR="006B367E" w:rsidRPr="007C2B19" w:rsidRDefault="006B367E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6B367E" w:rsidRPr="007C2B19" w:rsidRDefault="006B367E" w:rsidP="00747455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747455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mobilităţii articulare</w:t>
            </w:r>
          </w:p>
          <w:p w:rsidR="006B367E" w:rsidRPr="007C2B19" w:rsidRDefault="006B367E" w:rsidP="00747455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747455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  <w:p w:rsidR="006B367E" w:rsidRPr="007C2B19" w:rsidRDefault="006B367E" w:rsidP="00747455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6B367E" w:rsidRPr="007C2B19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6B367E" w:rsidRPr="007C2B19" w:rsidRDefault="006B367E" w:rsidP="007474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487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Alergare u</w:t>
            </w:r>
            <w:r w:rsidRPr="007C2B19">
              <w:rPr>
                <w:rFonts w:ascii="Tahoma" w:hAnsi="Tahoma" w:cs="Tahoma"/>
                <w:sz w:val="20"/>
                <w:szCs w:val="20"/>
              </w:rPr>
              <w:t>ș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oară</w:t>
            </w:r>
          </w:p>
          <w:p w:rsidR="006B367E" w:rsidRPr="007C2B19" w:rsidRDefault="006B367E" w:rsidP="00487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487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6B367E" w:rsidRPr="007C2B19" w:rsidRDefault="006B367E" w:rsidP="00487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892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Exercitii cu benzi elastice</w:t>
            </w:r>
          </w:p>
          <w:p w:rsidR="006B367E" w:rsidRPr="007C2B19" w:rsidRDefault="006B367E" w:rsidP="00892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487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Exercitii cu gantere</w:t>
            </w:r>
          </w:p>
          <w:p w:rsidR="006B367E" w:rsidRPr="007C2B19" w:rsidRDefault="006B367E" w:rsidP="00487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487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Aplecari laterale</w:t>
            </w:r>
          </w:p>
          <w:p w:rsidR="006B367E" w:rsidRPr="007C2B19" w:rsidRDefault="006B367E" w:rsidP="00487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487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Stretching</w:t>
            </w:r>
          </w:p>
          <w:p w:rsidR="006B367E" w:rsidRPr="007C2B19" w:rsidRDefault="006B367E" w:rsidP="00892D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5x5x10</w:t>
            </w: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5x5x10</w:t>
            </w: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367E" w:rsidRPr="00520517">
        <w:trPr>
          <w:trHeight w:val="703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Default="006B367E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D81E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  <w:p w:rsidR="006B367E" w:rsidRDefault="006B367E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892DBE" w:rsidRDefault="006B367E" w:rsidP="00D81E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6B367E" w:rsidRPr="00DE50EB" w:rsidRDefault="006B367E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DE50EB" w:rsidRDefault="006B367E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Default="006B367E" w:rsidP="00D81E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627402" w:rsidRDefault="006B367E" w:rsidP="00D81E1E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520517" w:rsidRDefault="006B367E" w:rsidP="00D81E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3402" w:type="dxa"/>
          </w:tcPr>
          <w:p w:rsidR="006B367E" w:rsidRPr="007C2B19" w:rsidRDefault="006B367E" w:rsidP="00D81E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D81E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mobilităţii articulare</w:t>
            </w: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D81E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6B367E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6B367E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6B367E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487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Genoflexiuni</w:t>
            </w:r>
          </w:p>
          <w:p w:rsidR="006B367E" w:rsidRPr="00487731" w:rsidRDefault="006B367E" w:rsidP="00487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487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Flotari fata</w:t>
            </w:r>
          </w:p>
          <w:p w:rsidR="006B367E" w:rsidRPr="00487731" w:rsidRDefault="006B367E" w:rsidP="00487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487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Flotari la spate</w:t>
            </w:r>
          </w:p>
          <w:p w:rsidR="006B367E" w:rsidRPr="00487731" w:rsidRDefault="006B367E" w:rsidP="00487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487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  <w:p w:rsidR="006B367E" w:rsidRPr="00487731" w:rsidRDefault="006B367E" w:rsidP="00487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4877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Stretching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6B367E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6B367E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6B367E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6B367E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6B367E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4877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6B367E" w:rsidRPr="00520517">
        <w:trPr>
          <w:trHeight w:val="703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520517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Default="006B367E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D81E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  <w:p w:rsidR="006B367E" w:rsidRDefault="006B367E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892DBE" w:rsidRDefault="006B367E" w:rsidP="00D81E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6B367E" w:rsidRPr="00DE50EB" w:rsidRDefault="006B367E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DE50EB" w:rsidRDefault="006B367E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Default="006B367E" w:rsidP="00D81E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627402" w:rsidRDefault="006B367E" w:rsidP="00D81E1E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520517" w:rsidRDefault="006B367E" w:rsidP="00D81E1E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Valorificarea factorilor care 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favorizează randamentul sportiv</w:t>
            </w:r>
          </w:p>
        </w:tc>
        <w:tc>
          <w:tcPr>
            <w:tcW w:w="3402" w:type="dxa"/>
          </w:tcPr>
          <w:p w:rsidR="006B367E" w:rsidRPr="007C2B19" w:rsidRDefault="006B367E" w:rsidP="00D81E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D81E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mobilităţii articulare</w:t>
            </w: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D81E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6B367E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6B367E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6B367E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Inot</w:t>
            </w:r>
          </w:p>
          <w:p w:rsidR="006B367E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487731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7731">
              <w:rPr>
                <w:rFonts w:ascii="Times New Roman" w:hAnsi="Times New Roman" w:cs="Times New Roman"/>
                <w:sz w:val="20"/>
                <w:szCs w:val="20"/>
              </w:rPr>
              <w:t>Masaj &amp; kinetoterapie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6B367E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min</w:t>
            </w:r>
          </w:p>
          <w:p w:rsidR="006B367E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min</w:t>
            </w:r>
          </w:p>
        </w:tc>
      </w:tr>
    </w:tbl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6B367E" w:rsidRPr="00520517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6B367E" w:rsidRPr="00520517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6B367E" w:rsidRPr="00520517" w:rsidRDefault="006B367E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6B367E" w:rsidRPr="00520517" w:rsidRDefault="006B367E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PERFORMANTA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</w:t>
      </w:r>
      <w:r>
        <w:rPr>
          <w:rFonts w:ascii="Times New Roman" w:hAnsi="Times New Roman" w:cs="Times New Roman"/>
          <w:b/>
          <w:bCs/>
          <w:sz w:val="20"/>
          <w:szCs w:val="20"/>
        </w:rPr>
        <w:t>apa de pregătire: de bază indoor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2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– pregătitoare I</w:t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28" type="#_x0000_t202" style="position:absolute;margin-left:-5.5pt;margin-top:36.8pt;width:493.95pt;height:71.2pt;z-index:251653120" fillcolor="#fabf8f">
            <v:textbox style="mso-next-textbox:#_x0000_s1028;mso-fit-shape-to-text:t">
              <w:txbxContent>
                <w:p w:rsidR="006B367E" w:rsidRPr="00487731" w:rsidRDefault="006B367E" w:rsidP="0074745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487731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OBIECTIVE INTERMEDIARE DE PERFORMAN</w:t>
                  </w:r>
                  <w:r w:rsidRPr="00487731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Ț</w:t>
                  </w:r>
                  <w:r w:rsidRPr="00487731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Ă: </w:t>
                  </w:r>
                </w:p>
                <w:p w:rsidR="006B367E" w:rsidRDefault="006B367E" w:rsidP="00487731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F05F1A">
                    <w:rPr>
                      <w:rFonts w:ascii="Times New Roman" w:hAnsi="Times New Roman" w:cs="Times New Roman"/>
                    </w:rPr>
                    <w:t xml:space="preserve">- </w:t>
                  </w:r>
                  <w:r>
                    <w:rPr>
                      <w:rFonts w:ascii="Times New Roman" w:hAnsi="Times New Roman" w:cs="Times New Roman"/>
                    </w:rPr>
                    <w:t>adaptarea la specificul sezonului indoor: pozi</w:t>
                  </w:r>
                  <w:r>
                    <w:rPr>
                      <w:rFonts w:ascii="Tahoma" w:hAnsi="Tahoma" w:cs="Tahoma"/>
                    </w:rPr>
                    <w:t>ț</w:t>
                  </w:r>
                  <w:r>
                    <w:rPr>
                      <w:rFonts w:ascii="Times New Roman" w:hAnsi="Times New Roman" w:cs="Times New Roman"/>
                    </w:rPr>
                    <w:t>ia de tragere, selec</w:t>
                  </w:r>
                  <w:r>
                    <w:rPr>
                      <w:rFonts w:ascii="Tahoma" w:hAnsi="Tahoma" w:cs="Tahoma"/>
                    </w:rPr>
                    <w:t>ț</w:t>
                  </w:r>
                  <w:r>
                    <w:rPr>
                      <w:rFonts w:ascii="Times New Roman" w:hAnsi="Times New Roman" w:cs="Times New Roman"/>
                    </w:rPr>
                    <w:t>ia echipamentului</w:t>
                  </w:r>
                </w:p>
                <w:p w:rsidR="006B367E" w:rsidRDefault="006B367E" w:rsidP="00487731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perfec</w:t>
                  </w:r>
                  <w:r>
                    <w:rPr>
                      <w:rFonts w:ascii="Tahoma" w:hAnsi="Tahoma" w:cs="Tahoma"/>
                    </w:rPr>
                    <w:t>ț</w:t>
                  </w:r>
                  <w:r>
                    <w:rPr>
                      <w:rFonts w:ascii="Times New Roman" w:hAnsi="Times New Roman" w:cs="Times New Roman"/>
                    </w:rPr>
                    <w:t>ionarea elementelor tehnice de bază</w:t>
                  </w:r>
                </w:p>
                <w:p w:rsidR="006B367E" w:rsidRDefault="006B367E" w:rsidP="00487731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dezvoltarea musculară generală</w:t>
                  </w:r>
                </w:p>
                <w:p w:rsidR="006B367E" w:rsidRDefault="006B367E" w:rsidP="00487731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dezvoltarea musculaturii specifice tirului cu arcul</w:t>
                  </w:r>
                </w:p>
                <w:p w:rsidR="006B367E" w:rsidRPr="00487731" w:rsidRDefault="006B367E" w:rsidP="00487731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îmbunătă</w:t>
                  </w:r>
                  <w:r>
                    <w:rPr>
                      <w:rFonts w:ascii="Tahoma" w:hAnsi="Tahoma" w:cs="Tahoma"/>
                    </w:rPr>
                    <w:t>ț</w:t>
                  </w:r>
                  <w:r>
                    <w:rPr>
                      <w:rFonts w:ascii="Times New Roman" w:hAnsi="Times New Roman" w:cs="Times New Roman"/>
                    </w:rPr>
                    <w:t>irea echilibrului postural</w:t>
                  </w:r>
                  <w:r w:rsidRPr="0074745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11.10 – 0</w:t>
      </w:r>
      <w:r w:rsidRPr="00520517">
        <w:rPr>
          <w:rFonts w:ascii="Times New Roman" w:hAnsi="Times New Roman" w:cs="Times New Roman"/>
          <w:sz w:val="20"/>
          <w:szCs w:val="20"/>
        </w:rPr>
        <w:t>7.11.10</w:t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29" type="#_x0000_t202" style="position:absolute;margin-left:495pt;margin-top:21.3pt;width:227.75pt;height:71.2pt;z-index:251649024" fillcolor="#fabf8f">
            <v:textbox style="mso-next-textbox:#_x0000_s1029;mso-fit-shape-to-text:t">
              <w:txbxContent>
                <w:p w:rsidR="006B367E" w:rsidRPr="00487731" w:rsidRDefault="006B367E" w:rsidP="0074745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487731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Dotări materiale necesare:   </w:t>
                  </w:r>
                </w:p>
                <w:p w:rsidR="006B367E" w:rsidRPr="00F05F1A" w:rsidRDefault="006B367E" w:rsidP="00487731">
                  <w:pPr>
                    <w:numPr>
                      <w:ilvl w:val="0"/>
                      <w:numId w:val="40"/>
                    </w:numPr>
                    <w:shd w:val="clear" w:color="auto" w:fill="FABF8F"/>
                    <w:spacing w:after="0" w:line="240" w:lineRule="auto"/>
                    <w:ind w:left="36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arcuri complete,  duzini să</w:t>
                  </w:r>
                  <w:r w:rsidRPr="00A31727">
                    <w:rPr>
                      <w:rFonts w:ascii="Times New Roman" w:hAnsi="Times New Roman" w:cs="Times New Roman"/>
                    </w:rPr>
                    <w:t>ge</w:t>
                  </w:r>
                  <w:r>
                    <w:rPr>
                      <w:rFonts w:ascii="Times New Roman" w:hAnsi="Times New Roman" w:cs="Times New Roman"/>
                    </w:rPr>
                    <w:t>ţi (de nivel performanţial), crose greutate max. 900-1300 gr., lungime după talie şi alonjă, braţe arc 32-42 lbs. în funcţie de forţa specifică, alonjă şi talie; utilizare lunetă şi trepied, control electronic al tragerii (tip SCATT, platformă cu senzori, videocameră), pantofi</w:t>
                  </w:r>
                  <w:r w:rsidRPr="00A31727">
                    <w:rPr>
                      <w:rFonts w:ascii="Times New Roman" w:hAnsi="Times New Roman" w:cs="Times New Roman"/>
                    </w:rPr>
                    <w:t xml:space="preserve"> de tragere, ţinte de 122 cm</w:t>
                  </w:r>
                </w:p>
                <w:p w:rsidR="006B367E" w:rsidRPr="00D05BB7" w:rsidRDefault="006B367E" w:rsidP="00487731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  <w10:wrap type="square"/>
          </v:shape>
        </w:pict>
      </w:r>
    </w:p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6B367E" w:rsidRPr="00520517">
        <w:trPr>
          <w:trHeight w:val="252"/>
        </w:trPr>
        <w:tc>
          <w:tcPr>
            <w:tcW w:w="14410" w:type="dxa"/>
            <w:gridSpan w:val="4"/>
          </w:tcPr>
          <w:p w:rsidR="006B367E" w:rsidRPr="00520517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6B367E" w:rsidRPr="00520517">
        <w:trPr>
          <w:trHeight w:val="252"/>
        </w:trPr>
        <w:tc>
          <w:tcPr>
            <w:tcW w:w="5412" w:type="dxa"/>
            <w:gridSpan w:val="2"/>
          </w:tcPr>
          <w:p w:rsidR="006B367E" w:rsidRPr="00520517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6B367E" w:rsidRPr="00520517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6B367E" w:rsidRPr="00520517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6B367E" w:rsidRPr="00520517">
        <w:trPr>
          <w:trHeight w:val="264"/>
        </w:trPr>
        <w:tc>
          <w:tcPr>
            <w:tcW w:w="5412" w:type="dxa"/>
            <w:gridSpan w:val="2"/>
          </w:tcPr>
          <w:p w:rsidR="006B367E" w:rsidRPr="00520517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6B367E" w:rsidRPr="00520517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6B367E" w:rsidRPr="00520517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6B367E" w:rsidRPr="00520517">
        <w:trPr>
          <w:trHeight w:val="350"/>
        </w:trPr>
        <w:tc>
          <w:tcPr>
            <w:tcW w:w="1834" w:type="dxa"/>
            <w:vAlign w:val="center"/>
          </w:tcPr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6B367E" w:rsidRPr="001D7A73" w:rsidRDefault="006B367E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6B367E" w:rsidRPr="001D7A73" w:rsidRDefault="006B367E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6B367E" w:rsidRPr="001D7A73" w:rsidRDefault="006B367E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6B367E" w:rsidRPr="001D7A73" w:rsidRDefault="006B367E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6B367E" w:rsidRPr="001D7A73" w:rsidRDefault="006B367E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6B367E" w:rsidRPr="001D7A73" w:rsidRDefault="006B367E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FABF8F"/>
          </w:tcPr>
          <w:p w:rsidR="006B367E" w:rsidRPr="0094124E" w:rsidRDefault="006B367E" w:rsidP="00D81E1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6B367E" w:rsidRPr="0094124E" w:rsidRDefault="006B367E" w:rsidP="00D81E1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6B367E" w:rsidRPr="0094124E" w:rsidRDefault="006B367E" w:rsidP="00D81E1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6B367E" w:rsidRPr="0094124E" w:rsidRDefault="006B367E" w:rsidP="00D81E1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6B367E" w:rsidRPr="0094124E" w:rsidRDefault="006B367E" w:rsidP="00D81E1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capacităţii de bilateralitate (ambidextrie)</w:t>
            </w:r>
          </w:p>
          <w:p w:rsidR="006B367E" w:rsidRPr="0094124E" w:rsidRDefault="006B367E" w:rsidP="00D81E1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FABF8F"/>
          </w:tcPr>
          <w:p w:rsidR="006B367E" w:rsidRPr="00747455" w:rsidRDefault="006B367E" w:rsidP="00D81E1E">
            <w:pPr>
              <w:pStyle w:val="LasfarsitulPeparcursul"/>
              <w:shd w:val="clear" w:color="auto" w:fill="FABF8F"/>
              <w:ind w:left="644"/>
              <w:rPr>
                <w:rFonts w:ascii="Times New Roman" w:hAnsi="Times New Roman" w:cs="Times New Roman"/>
                <w:i w:val="0"/>
                <w:iCs w:val="0"/>
                <w:lang w:val="ro-RO"/>
              </w:rPr>
            </w:pPr>
            <w:r w:rsidRPr="00747455">
              <w:rPr>
                <w:rFonts w:ascii="Times New Roman" w:hAnsi="Times New Roman" w:cs="Times New Roman"/>
                <w:i w:val="0"/>
                <w:iCs w:val="0"/>
                <w:lang w:val="ro-RO"/>
              </w:rPr>
              <w:t>1.1 Îmbunătăţirea deprinderilor motrice de bază/ utilitar-aplicative necesare practicării disciplinei sportive</w:t>
            </w:r>
          </w:p>
          <w:p w:rsidR="006B367E" w:rsidRPr="00747455" w:rsidRDefault="006B367E" w:rsidP="00D81E1E">
            <w:pPr>
              <w:pStyle w:val="LasfarsitulPeparcursul"/>
              <w:shd w:val="clear" w:color="auto" w:fill="FABF8F"/>
              <w:ind w:left="644"/>
              <w:rPr>
                <w:rFonts w:ascii="Times New Roman" w:hAnsi="Times New Roman" w:cs="Times New Roman"/>
                <w:i w:val="0"/>
                <w:iCs w:val="0"/>
                <w:lang w:val="ro-RO"/>
              </w:rPr>
            </w:pPr>
            <w:r w:rsidRPr="00747455">
              <w:rPr>
                <w:rFonts w:ascii="Times New Roman" w:hAnsi="Times New Roman" w:cs="Times New Roman"/>
                <w:i w:val="0"/>
                <w:iCs w:val="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6B367E" w:rsidRPr="00747455" w:rsidRDefault="006B367E" w:rsidP="00D81E1E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  <w:r w:rsidRPr="00747455">
              <w:rPr>
                <w:rFonts w:ascii="Times New Roman" w:hAnsi="Times New Roman" w:cs="Times New Roman"/>
              </w:rPr>
              <w:t xml:space="preserve">2.1 Învăţarea procedeelor tehnice de bază, specifice disciplinei sportive </w:t>
            </w:r>
          </w:p>
        </w:tc>
      </w:tr>
      <w:tr w:rsidR="006B367E" w:rsidRPr="00520517">
        <w:trPr>
          <w:trHeight w:val="542"/>
        </w:trPr>
        <w:tc>
          <w:tcPr>
            <w:tcW w:w="1834" w:type="dxa"/>
            <w:vAlign w:val="center"/>
          </w:tcPr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6B367E" w:rsidRPr="001D7A73" w:rsidRDefault="006B367E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FABF8F"/>
          </w:tcPr>
          <w:p w:rsidR="006B367E" w:rsidRPr="0094124E" w:rsidRDefault="006B367E" w:rsidP="00D81E1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94124E">
              <w:rPr>
                <w:rFonts w:ascii="Tahoma" w:hAnsi="Tahoma" w:cs="Tahoma"/>
                <w:sz w:val="20"/>
                <w:szCs w:val="20"/>
              </w:rPr>
              <w:t>ț</w:t>
            </w: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ionarea procedeelor tehnice de bază, specifice tirului cu arcul </w:t>
            </w:r>
          </w:p>
          <w:p w:rsidR="006B367E" w:rsidRPr="0094124E" w:rsidRDefault="006B367E" w:rsidP="00D81E1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asezarea picioarelor, repartizarea egala a greutatii pe ambele picioare</w:t>
            </w:r>
          </w:p>
          <w:p w:rsidR="006B367E" w:rsidRPr="0094124E" w:rsidRDefault="006B367E" w:rsidP="00D81E1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armarea: cu bratele pe orizontala, cotul mainii de coarda in aliniere cu sageata</w:t>
            </w:r>
          </w:p>
          <w:p w:rsidR="006B367E" w:rsidRPr="0094124E" w:rsidRDefault="006B367E" w:rsidP="00D81E1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fixarea: pe reperele anatomice – coarda pe varful nasului, mijlocul barbiei, degetul aratator lipit sub barbie</w:t>
            </w:r>
          </w:p>
          <w:p w:rsidR="006B367E" w:rsidRPr="0094124E" w:rsidRDefault="006B367E" w:rsidP="00D81E1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declansarea: eliberarea simultana a celor trei degete de coarda, in prelungirea sagetii, cu pozitie finala lipita pe baza gatului</w:t>
            </w:r>
          </w:p>
          <w:p w:rsidR="006B367E" w:rsidRPr="0094124E" w:rsidRDefault="006B367E" w:rsidP="00D81E1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94124E" w:rsidRDefault="006B367E" w:rsidP="00D81E1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6B367E" w:rsidRPr="0094124E" w:rsidRDefault="006B367E" w:rsidP="00D81E1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in abordarea tehnicii de tragere se va tine cont de particularitatile morfo-functionale ale fiecarui sportiv, cautandu-se pozitiile comode</w:t>
            </w:r>
          </w:p>
          <w:p w:rsidR="006B367E" w:rsidRPr="00520517" w:rsidRDefault="006B367E" w:rsidP="00D81E1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Învăţarea procedeelor tehnice de bază, specifice disciplinei sportive</w:t>
            </w:r>
          </w:p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individuale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elementare,  specifice disciplinei sportive</w:t>
            </w:r>
          </w:p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 Consolidarea procedeelor tehnice şi a acţiunilor tactice însuşite</w:t>
            </w:r>
          </w:p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367E" w:rsidRPr="00520517">
        <w:trPr>
          <w:trHeight w:val="603"/>
        </w:trPr>
        <w:tc>
          <w:tcPr>
            <w:tcW w:w="1834" w:type="dxa"/>
            <w:vAlign w:val="center"/>
          </w:tcPr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D81E1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32" w:type="dxa"/>
            <w:shd w:val="clear" w:color="auto" w:fill="FABF8F"/>
          </w:tcPr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66" w:type="dxa"/>
            <w:shd w:val="clear" w:color="auto" w:fill="FABF8F"/>
          </w:tcPr>
          <w:p w:rsidR="006B367E" w:rsidRPr="00520517" w:rsidRDefault="006B367E" w:rsidP="00D81E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B367E" w:rsidRPr="00520517">
        <w:trPr>
          <w:trHeight w:val="436"/>
        </w:trPr>
        <w:tc>
          <w:tcPr>
            <w:tcW w:w="1834" w:type="dxa"/>
            <w:vAlign w:val="center"/>
          </w:tcPr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FABF8F"/>
          </w:tcPr>
          <w:p w:rsidR="006B367E" w:rsidRDefault="006B367E" w:rsidP="00D81E1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6B367E" w:rsidRPr="00520517" w:rsidRDefault="006B367E" w:rsidP="00D81E1E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520517" w:rsidRDefault="006B367E" w:rsidP="00D81E1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ultivarea increderii de sine si a dorintei de a invinge</w:t>
            </w:r>
          </w:p>
        </w:tc>
        <w:tc>
          <w:tcPr>
            <w:tcW w:w="4666" w:type="dxa"/>
            <w:shd w:val="clear" w:color="auto" w:fill="FABF8F"/>
          </w:tcPr>
          <w:p w:rsidR="006B367E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 Manifestarea interesului pentru practicarea sportului de performanţă</w:t>
            </w:r>
          </w:p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 Cultivarea dorinţei de afirmare în disciplina sportivă practicată</w:t>
            </w:r>
          </w:p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367E" w:rsidRPr="00520517">
        <w:trPr>
          <w:trHeight w:val="1113"/>
        </w:trPr>
        <w:tc>
          <w:tcPr>
            <w:tcW w:w="1834" w:type="dxa"/>
            <w:vAlign w:val="center"/>
          </w:tcPr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6B367E" w:rsidRPr="001D7A73" w:rsidRDefault="006B367E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6B367E" w:rsidRPr="001D7A73" w:rsidRDefault="006B367E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6B367E" w:rsidRPr="001D7A73" w:rsidRDefault="006B367E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6B367E" w:rsidRPr="001D7A73" w:rsidRDefault="006B367E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FABF8F"/>
          </w:tcPr>
          <w:p w:rsidR="006B367E" w:rsidRPr="0094124E" w:rsidRDefault="006B367E" w:rsidP="00D81E1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6B367E" w:rsidRPr="0094124E" w:rsidRDefault="006B367E" w:rsidP="00D81E1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partilor componente ale arcului si functiile lor</w:t>
            </w:r>
          </w:p>
        </w:tc>
        <w:tc>
          <w:tcPr>
            <w:tcW w:w="4666" w:type="dxa"/>
            <w:shd w:val="clear" w:color="auto" w:fill="FABF8F"/>
          </w:tcPr>
          <w:p w:rsidR="006B367E" w:rsidRPr="00363F1E" w:rsidRDefault="006B367E" w:rsidP="00D81E1E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6B367E" w:rsidRPr="00363F1E" w:rsidRDefault="006B367E" w:rsidP="00D81E1E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5.1. 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B367E" w:rsidRPr="00520517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3402"/>
        <w:gridCol w:w="3402"/>
        <w:gridCol w:w="1536"/>
      </w:tblGrid>
      <w:tr w:rsidR="006B367E" w:rsidRPr="007C2B19">
        <w:trPr>
          <w:trHeight w:val="250"/>
        </w:trPr>
        <w:tc>
          <w:tcPr>
            <w:tcW w:w="14573" w:type="dxa"/>
            <w:gridSpan w:val="7"/>
          </w:tcPr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(20 lecţii)</w:t>
            </w:r>
          </w:p>
        </w:tc>
      </w:tr>
      <w:tr w:rsidR="006B367E" w:rsidRPr="007C2B19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vAlign w:val="center"/>
          </w:tcPr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6B367E" w:rsidRPr="007C2B19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6B367E" w:rsidRPr="007C2B19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1-6-11-16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D81E1E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7C2B1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Norme de protecţie şi securitate a activităţii sportive</w:t>
            </w:r>
          </w:p>
          <w:p w:rsidR="006B367E" w:rsidRPr="007C2B19" w:rsidRDefault="006B367E" w:rsidP="00D81E1E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6B367E" w:rsidRPr="007C2B19" w:rsidRDefault="006B367E" w:rsidP="00D81E1E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7C2B1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Perfec</w:t>
            </w:r>
            <w:r w:rsidRPr="007C2B19">
              <w:rPr>
                <w:rFonts w:ascii="Tahoma" w:hAnsi="Tahoma" w:cs="Tahoma"/>
                <w:spacing w:val="-4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ionarea elementelor tehnice de bază</w:t>
            </w:r>
          </w:p>
          <w:p w:rsidR="006B367E" w:rsidRPr="007C2B19" w:rsidRDefault="006B367E" w:rsidP="00D81E1E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6B367E" w:rsidRPr="007C2B19" w:rsidRDefault="006B367E" w:rsidP="00D81E1E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6B367E" w:rsidRPr="007C2B19" w:rsidRDefault="006B367E" w:rsidP="00D81E1E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6B367E" w:rsidRPr="007C2B19" w:rsidRDefault="006B367E" w:rsidP="00D81E1E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D81E1E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7C2B19" w:rsidRDefault="006B367E" w:rsidP="00D81E1E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D81E1E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ionarea procedeelor tehnice de bază, specifice disciplinei sportive</w:t>
            </w:r>
          </w:p>
        </w:tc>
        <w:tc>
          <w:tcPr>
            <w:tcW w:w="3402" w:type="dxa"/>
          </w:tcPr>
          <w:p w:rsidR="006B367E" w:rsidRPr="007C2B19" w:rsidRDefault="006B367E" w:rsidP="00D81E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  <w:t xml:space="preserve">Prelucrarea normelor de protecţie şi a noţiunilor de igienă sportivă </w:t>
            </w: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D81E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mobilităţii articulare</w:t>
            </w: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D81E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D81E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Optimizarea tehnicii de tragere prin exercitii cu arcul</w:t>
            </w:r>
          </w:p>
          <w:p w:rsidR="006B367E" w:rsidRPr="007C2B19" w:rsidRDefault="006B367E" w:rsidP="00D81E1E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D81E1E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6B367E" w:rsidRPr="007C2B19" w:rsidRDefault="006B367E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6B367E" w:rsidRPr="007C2B19" w:rsidRDefault="006B367E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6B367E" w:rsidRPr="007C2B19" w:rsidRDefault="006B367E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Tragere fara dragona cu o persoana care prinde arcul</w:t>
            </w:r>
          </w:p>
          <w:p w:rsidR="006B367E" w:rsidRPr="007C2B19" w:rsidRDefault="006B367E" w:rsidP="00D81E1E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D81E1E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Tragere cu urmarirea tensiunilor impins-tras 50-50%</w:t>
            </w: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D81E1E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Tragere cu urmarirea sincronizarii bratelor</w:t>
            </w: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D81E1E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  <w:t>Tragere cu urmarirea fazei de extensie</w:t>
            </w: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D81E1E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it-IT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it-IT"/>
              </w:rPr>
              <w:t>Tragere cu controlul respiratiei</w:t>
            </w: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it-IT"/>
              </w:rPr>
            </w:pPr>
          </w:p>
          <w:p w:rsidR="006B367E" w:rsidRPr="007C2B19" w:rsidRDefault="006B367E" w:rsidP="00D81E1E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it-IT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it-IT"/>
              </w:rPr>
              <w:t>Tragere cu inchiderea ochilor dupa fixare</w:t>
            </w:r>
          </w:p>
          <w:p w:rsidR="006B367E" w:rsidRPr="007C2B19" w:rsidRDefault="006B367E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6B367E" w:rsidRPr="007C2B19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2-7-12-17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D81E1E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7C2B1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Norme de protecţie şi securitate a activităţii sportive</w:t>
            </w:r>
          </w:p>
          <w:p w:rsidR="006B367E" w:rsidRPr="007C2B19" w:rsidRDefault="006B367E" w:rsidP="00D81E1E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6B367E" w:rsidRPr="007C2B19" w:rsidRDefault="006B367E" w:rsidP="00D81E1E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Dezvoltarea capacităţii  de efort  specifice tirului cu arcul</w:t>
            </w:r>
          </w:p>
          <w:p w:rsidR="006B367E" w:rsidRPr="007C2B19" w:rsidRDefault="006B367E" w:rsidP="00D81E1E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6B367E" w:rsidRPr="007C2B19" w:rsidRDefault="006B367E" w:rsidP="00D81E1E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D81E1E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Îmbunătăţirea deprinderilor motrice de bază/ utilitar-aplicative necesare practicării disciplinei sportive</w:t>
            </w:r>
          </w:p>
          <w:p w:rsidR="006B367E" w:rsidRPr="007C2B19" w:rsidRDefault="006B367E" w:rsidP="00D81E1E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D81E1E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6B367E" w:rsidRPr="007C2B19" w:rsidRDefault="006B367E" w:rsidP="00D81E1E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6B367E" w:rsidRPr="007C2B19" w:rsidRDefault="006B367E" w:rsidP="00D81E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  <w:t xml:space="preserve">Prelucrarea normelor de protecţie şi a noţiunilor de igienă sportivă </w:t>
            </w: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D81E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mobilităţii articulare</w:t>
            </w: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D81E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calităţilor motrice de bază</w:t>
            </w:r>
          </w:p>
          <w:p w:rsidR="006B367E" w:rsidRPr="007C2B19" w:rsidRDefault="006B367E" w:rsidP="00D81E1E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D81E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it-IT"/>
              </w:rPr>
              <w:t>Exersarea mijloacelor specifice fiecărei calităţi motrice</w:t>
            </w: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D81E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it-IT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it-IT"/>
              </w:rPr>
              <w:t>Optimizarea tehnicii de tragere prin exercitii fara arc (simulari – cu sau fara corzi elastice)</w:t>
            </w: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Simulari de tragere cu coarda elastica in fata oglinzii</w:t>
            </w: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Simulari de tragere cu coarda neelastica in fata oglinzii</w:t>
            </w: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Simulari de tragere cu atentie pe pastrarea stabilitatii si a posturii, fara tremur sau zdruncinaturi</w:t>
            </w: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Simulari de tragere cu atentie pe fazele de respiratie si ritm cardiac</w:t>
            </w: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min.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6B367E" w:rsidRPr="007C2B19">
        <w:trPr>
          <w:trHeight w:val="3565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3-8-13-18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D81E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ionarea procedeelor tehnice de bază</w:t>
            </w:r>
          </w:p>
          <w:p w:rsidR="006B367E" w:rsidRPr="007C2B19" w:rsidRDefault="006B367E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D81E1E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7C2B19" w:rsidRDefault="006B367E" w:rsidP="00D81E1E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D81E1E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6B367E" w:rsidRPr="007C2B19" w:rsidRDefault="006B367E" w:rsidP="00D81E1E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D81E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ionarea procedeelor tehnice de bază, specifice disciplinei sportive</w:t>
            </w:r>
          </w:p>
        </w:tc>
        <w:tc>
          <w:tcPr>
            <w:tcW w:w="3402" w:type="dxa"/>
          </w:tcPr>
          <w:p w:rsidR="006B367E" w:rsidRPr="007C2B19" w:rsidRDefault="006B367E" w:rsidP="00D81E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ro-RO"/>
              </w:rPr>
              <w:t xml:space="preserve">Prelucrarea normelor de protecţie şi comportament în timpul antrenamentelor, a  noţiunilor de igienă sportivă </w:t>
            </w: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D81E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mobilităţii articulare</w:t>
            </w:r>
          </w:p>
          <w:p w:rsidR="006B367E" w:rsidRPr="007C2B19" w:rsidRDefault="006B367E" w:rsidP="00D81E1E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D81E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6B367E" w:rsidRPr="007C2B19" w:rsidRDefault="006B367E" w:rsidP="00D81E1E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D81E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Optimizarea tehnicii de tragere prin exercitii cu arcul</w:t>
            </w:r>
          </w:p>
          <w:p w:rsidR="006B367E" w:rsidRPr="007C2B19" w:rsidRDefault="006B367E" w:rsidP="00D81E1E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D81E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Perfec</w:t>
            </w:r>
            <w:r w:rsidRPr="007C2B19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ionarea tragerii la </w:t>
            </w:r>
            <w:r w:rsidRPr="007C2B19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intă</w:t>
            </w:r>
          </w:p>
          <w:p w:rsidR="006B367E" w:rsidRPr="007C2B19" w:rsidRDefault="006B367E" w:rsidP="00D81E1E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D81E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ro-RO"/>
              </w:rPr>
              <w:t>Exersarea mijloacelor specifice fiecărei calităţi motrice</w:t>
            </w: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6B367E" w:rsidRPr="007C2B19" w:rsidRDefault="006B367E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6B367E" w:rsidRPr="007C2B19" w:rsidRDefault="006B367E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6B367E" w:rsidRPr="007C2B19" w:rsidRDefault="006B367E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cu miscarea ochitorului pe linie orizontala</w:t>
            </w:r>
          </w:p>
          <w:p w:rsidR="006B367E" w:rsidRPr="007C2B19" w:rsidRDefault="006B367E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cu miscarea ochitorului pe linie verticala</w:t>
            </w:r>
          </w:p>
          <w:p w:rsidR="006B367E" w:rsidRPr="007C2B19" w:rsidRDefault="006B367E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la linie verticala pentru stabilirea orientarii fata de tinta</w:t>
            </w:r>
          </w:p>
          <w:p w:rsidR="006B367E" w:rsidRPr="007C2B19" w:rsidRDefault="006B367E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cu urmarirea sincronizarii bratelor</w:t>
            </w:r>
          </w:p>
          <w:p w:rsidR="006B367E" w:rsidRPr="007C2B19" w:rsidRDefault="006B367E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cu controlul respiratiei</w:t>
            </w:r>
          </w:p>
          <w:p w:rsidR="006B367E" w:rsidRPr="007C2B19" w:rsidRDefault="006B367E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cu ochii inchisi la panou apropiat</w:t>
            </w: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6B367E" w:rsidRPr="007C2B19">
        <w:trPr>
          <w:trHeight w:val="987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4-9-14-19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D81E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ionarea elementelor tehnice de bază</w:t>
            </w:r>
          </w:p>
          <w:p w:rsidR="006B367E" w:rsidRPr="007C2B19" w:rsidRDefault="006B367E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6B367E" w:rsidRPr="007C2B19" w:rsidRDefault="006B367E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6B367E" w:rsidRPr="007C2B19" w:rsidRDefault="006B367E" w:rsidP="00D81E1E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D81E1E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7C2B19" w:rsidRDefault="006B367E" w:rsidP="00D81E1E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D81E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ionarea procedeelor tehnice de bază, specifice disciplinei sportive</w:t>
            </w:r>
          </w:p>
        </w:tc>
        <w:tc>
          <w:tcPr>
            <w:tcW w:w="3402" w:type="dxa"/>
          </w:tcPr>
          <w:p w:rsidR="006B367E" w:rsidRPr="007C2B19" w:rsidRDefault="006B367E" w:rsidP="00D81E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D81E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mobilităţii articulare</w:t>
            </w: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D81E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6B367E" w:rsidRPr="007C2B19" w:rsidRDefault="006B367E" w:rsidP="00D81E1E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D81E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Optimizarea tehnicii de tragere prin exercitii fara arc (simulari – cu sau fara corzi elastice)</w:t>
            </w:r>
          </w:p>
          <w:p w:rsidR="006B367E" w:rsidRPr="007C2B19" w:rsidRDefault="006B367E" w:rsidP="00D81E1E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D81E1E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D81E1E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D81E1E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D81E1E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D81E1E">
            <w:pPr>
              <w:pStyle w:val="LasfarsitulPeparcursu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Simulari de tragere cu timp cronometrat tip piramida</w:t>
            </w: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Simulari de tragere cu atentie pe repartizarea tensiunilor inainte – inapoi 50-50%</w:t>
            </w: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Simulari de tragere cu atentie pe sincronizarea bratelor la eliberarea corzii</w:t>
            </w: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Simulari de tragere cu atentie pe pastrarea stabilitatii si a posturii, fara tremur sau zdruncinaturi</w:t>
            </w: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B367E" w:rsidRPr="007C2B19">
        <w:trPr>
          <w:trHeight w:val="987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5-15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6B367E" w:rsidRPr="007C2B19" w:rsidRDefault="006B367E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6B367E" w:rsidRPr="007C2B19" w:rsidRDefault="006B367E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D81E1E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7C2B19" w:rsidRDefault="006B367E" w:rsidP="00D81E1E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D81E1E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3402" w:type="dxa"/>
          </w:tcPr>
          <w:p w:rsidR="006B367E" w:rsidRPr="007C2B19" w:rsidRDefault="006B367E" w:rsidP="00D81E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D81E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mobilităţii articulare</w:t>
            </w: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D81E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6B367E" w:rsidRPr="007C2B19" w:rsidRDefault="006B367E" w:rsidP="00D81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Alergare u</w:t>
            </w:r>
            <w:r w:rsidRPr="007C2B19">
              <w:rPr>
                <w:rFonts w:ascii="Tahoma" w:hAnsi="Tahoma" w:cs="Tahoma"/>
                <w:sz w:val="20"/>
                <w:szCs w:val="20"/>
              </w:rPr>
              <w:t>ș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oară</w:t>
            </w: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Exercitii cu benzi elastice</w:t>
            </w: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Exercitii cu gantere</w:t>
            </w: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Aplecari laterale</w:t>
            </w: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Stretching</w:t>
            </w: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5x5x10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5x5x10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367E" w:rsidRPr="007C2B19">
        <w:trPr>
          <w:trHeight w:val="703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10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6B367E" w:rsidRPr="007C2B19" w:rsidRDefault="006B367E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6B367E" w:rsidRPr="007C2B19" w:rsidRDefault="006B367E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D81E1E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7C2B19" w:rsidRDefault="006B367E" w:rsidP="00D81E1E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D81E1E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3402" w:type="dxa"/>
          </w:tcPr>
          <w:p w:rsidR="006B367E" w:rsidRPr="007C2B19" w:rsidRDefault="006B367E" w:rsidP="00D81E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D81E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mobilităţii articulare</w:t>
            </w: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D81E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Genu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flexiuni</w:t>
            </w: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Flotari fata</w:t>
            </w: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Flotari la spate</w:t>
            </w: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Stretching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6B367E" w:rsidRPr="007C2B19">
        <w:trPr>
          <w:trHeight w:val="703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20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6B367E" w:rsidRPr="007C2B19" w:rsidRDefault="006B367E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6B367E" w:rsidRPr="007C2B19" w:rsidRDefault="006B367E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D81E1E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7C2B19" w:rsidRDefault="006B367E" w:rsidP="00D81E1E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D81E1E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3402" w:type="dxa"/>
          </w:tcPr>
          <w:p w:rsidR="006B367E" w:rsidRPr="007C2B19" w:rsidRDefault="006B367E" w:rsidP="00D81E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D81E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mobilităţii articulare</w:t>
            </w: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D81E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Inot</w:t>
            </w: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Masaj &amp; kinetoterapie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50 min</w:t>
            </w: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50 min</w:t>
            </w:r>
          </w:p>
        </w:tc>
      </w:tr>
    </w:tbl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Pr="00520517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6B367E" w:rsidRPr="00520517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6B367E" w:rsidRPr="00520517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6B367E" w:rsidRPr="00520517" w:rsidRDefault="006B367E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6B367E" w:rsidRPr="00520517" w:rsidRDefault="006B367E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PERFORMANTA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Etapa de pregătire: pregătitoare 2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3</w:t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0" type="#_x0000_t202" style="position:absolute;margin-left:-5.5pt;margin-top:36.8pt;width:493.95pt;height:71.2pt;z-index:251650048">
            <v:textbox style="mso-next-textbox:#_x0000_s1030;mso-fit-shape-to-text:t">
              <w:txbxContent>
                <w:p w:rsidR="006B367E" w:rsidRPr="00D81E1E" w:rsidRDefault="006B367E" w:rsidP="00D81E1E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>OBIECTIVE INTERMEDIARE DE PERFORMAN</w:t>
                  </w:r>
                  <w:r w:rsidRPr="00D81E1E">
                    <w:rPr>
                      <w:rFonts w:ascii="Tahoma" w:hAnsi="Tahoma" w:cs="Tahoma"/>
                      <w:b/>
                      <w:bCs/>
                    </w:rPr>
                    <w:t>Ț</w:t>
                  </w: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 xml:space="preserve">Ă: </w:t>
                  </w:r>
                </w:p>
                <w:p w:rsidR="006B367E" w:rsidRPr="00D81E1E" w:rsidRDefault="006B367E" w:rsidP="00D81E1E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 xml:space="preserve">- </w:t>
                  </w:r>
                  <w:r w:rsidRPr="00D81E1E">
                    <w:rPr>
                      <w:rFonts w:ascii="Times New Roman" w:hAnsi="Times New Roman" w:cs="Times New Roman"/>
                    </w:rPr>
                    <w:t>perfec</w:t>
                  </w:r>
                  <w:r w:rsidRPr="00D81E1E">
                    <w:rPr>
                      <w:rFonts w:ascii="Tahoma" w:hAnsi="Tahoma" w:cs="Tahoma"/>
                    </w:rPr>
                    <w:t>ț</w:t>
                  </w:r>
                  <w:r w:rsidRPr="00D81E1E">
                    <w:rPr>
                      <w:rFonts w:ascii="Times New Roman" w:hAnsi="Times New Roman" w:cs="Times New Roman"/>
                    </w:rPr>
                    <w:t>ionarea procedeelor de bază</w:t>
                  </w:r>
                </w:p>
                <w:p w:rsidR="006B367E" w:rsidRPr="00D81E1E" w:rsidRDefault="006B367E" w:rsidP="00D81E1E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6B367E" w:rsidRPr="00D81E1E" w:rsidRDefault="006B367E" w:rsidP="00D81E1E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adaptarea poziţiei de tragere la distanţe scurte</w:t>
                  </w:r>
                </w:p>
                <w:p w:rsidR="006B367E" w:rsidRPr="00D81E1E" w:rsidRDefault="006B367E" w:rsidP="00D81E1E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-cunoa</w:t>
                  </w:r>
                  <w:r w:rsidRPr="00D81E1E">
                    <w:rPr>
                      <w:rFonts w:ascii="Tahoma" w:hAnsi="Tahoma" w:cs="Tahoma"/>
                    </w:rPr>
                    <w:t>ș</w:t>
                  </w:r>
                  <w:r w:rsidRPr="00D81E1E">
                    <w:rPr>
                      <w:rFonts w:ascii="Times New Roman" w:hAnsi="Times New Roman" w:cs="Times New Roman"/>
                    </w:rPr>
                    <w:t>terea regulamentului de tragere în competiţiile indoor</w:t>
                  </w:r>
                </w:p>
                <w:p w:rsidR="006B367E" w:rsidRPr="00D81E1E" w:rsidRDefault="006B367E" w:rsidP="00D81E1E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cunoa</w:t>
                  </w:r>
                  <w:r w:rsidRPr="00D81E1E">
                    <w:rPr>
                      <w:rFonts w:ascii="Tahoma" w:hAnsi="Tahoma" w:cs="Tahoma"/>
                    </w:rPr>
                    <w:t>ș</w:t>
                  </w:r>
                  <w:r w:rsidRPr="00D81E1E">
                    <w:rPr>
                      <w:rFonts w:ascii="Times New Roman" w:hAnsi="Times New Roman" w:cs="Times New Roman"/>
                    </w:rPr>
                    <w:t xml:space="preserve">terea regulilor de comportare în antrenament şi concurs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 w:rsidRPr="00520517">
        <w:rPr>
          <w:rFonts w:ascii="Times New Roman" w:hAnsi="Times New Roman" w:cs="Times New Roman"/>
          <w:sz w:val="20"/>
          <w:szCs w:val="20"/>
        </w:rPr>
        <w:t>8.11 – 05.12.10</w:t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1" type="#_x0000_t202" style="position:absolute;margin-left:495pt;margin-top:21.3pt;width:227.75pt;height:71.2pt;z-index:251651072">
            <v:textbox style="mso-next-textbox:#_x0000_s1031;mso-fit-shape-to-text:t">
              <w:txbxContent>
                <w:p w:rsidR="006B367E" w:rsidRPr="00F05F1A" w:rsidRDefault="006B367E" w:rsidP="00D81E1E">
                  <w:pPr>
                    <w:numPr>
                      <w:ilvl w:val="0"/>
                      <w:numId w:val="40"/>
                    </w:numPr>
                    <w:shd w:val="clear" w:color="auto" w:fill="FABF8F"/>
                    <w:spacing w:after="0" w:line="240" w:lineRule="auto"/>
                    <w:ind w:left="36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  arcuri complete,  duzini să</w:t>
                  </w:r>
                  <w:r w:rsidRPr="00A31727">
                    <w:rPr>
                      <w:rFonts w:ascii="Times New Roman" w:hAnsi="Times New Roman" w:cs="Times New Roman"/>
                    </w:rPr>
                    <w:t>ge</w:t>
                  </w:r>
                  <w:r>
                    <w:rPr>
                      <w:rFonts w:ascii="Times New Roman" w:hAnsi="Times New Roman" w:cs="Times New Roman"/>
                    </w:rPr>
                    <w:t>ţi (de nivel performanţial), crose greutate max. 900-1300 gr., lungime după talie şi alonjă, braţe arc 32-42 lbs. în funcţie de forţa specifică, alonjă şi talie; utilizare lunetă şi trepied, control electronic al tragerii (tip SCATT, platformă cu senzori, videocameră), pantofi</w:t>
                  </w:r>
                  <w:r w:rsidRPr="00A31727">
                    <w:rPr>
                      <w:rFonts w:ascii="Times New Roman" w:hAnsi="Times New Roman" w:cs="Times New Roman"/>
                    </w:rPr>
                    <w:t xml:space="preserve"> de tragere, ţinte de 122 cm</w:t>
                  </w:r>
                </w:p>
              </w:txbxContent>
            </v:textbox>
            <w10:wrap type="square"/>
          </v:shape>
        </w:pict>
      </w:r>
    </w:p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6B367E" w:rsidRPr="00520517">
        <w:trPr>
          <w:trHeight w:val="252"/>
        </w:trPr>
        <w:tc>
          <w:tcPr>
            <w:tcW w:w="14410" w:type="dxa"/>
            <w:gridSpan w:val="4"/>
          </w:tcPr>
          <w:p w:rsidR="006B367E" w:rsidRPr="00520517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6B367E" w:rsidRPr="00520517">
        <w:trPr>
          <w:trHeight w:val="252"/>
        </w:trPr>
        <w:tc>
          <w:tcPr>
            <w:tcW w:w="5412" w:type="dxa"/>
            <w:gridSpan w:val="2"/>
          </w:tcPr>
          <w:p w:rsidR="006B367E" w:rsidRPr="00520517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6B367E" w:rsidRPr="00520517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6B367E" w:rsidRPr="00520517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6B367E" w:rsidRPr="00520517">
        <w:trPr>
          <w:trHeight w:val="264"/>
        </w:trPr>
        <w:tc>
          <w:tcPr>
            <w:tcW w:w="5412" w:type="dxa"/>
            <w:gridSpan w:val="2"/>
          </w:tcPr>
          <w:p w:rsidR="006B367E" w:rsidRPr="00520517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6B367E" w:rsidRPr="00520517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6B367E" w:rsidRPr="00520517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6B367E" w:rsidRPr="00520517">
        <w:trPr>
          <w:trHeight w:val="350"/>
        </w:trPr>
        <w:tc>
          <w:tcPr>
            <w:tcW w:w="1834" w:type="dxa"/>
            <w:vAlign w:val="center"/>
          </w:tcPr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6B367E" w:rsidRPr="001D7A73" w:rsidRDefault="006B367E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6B367E" w:rsidRPr="001D7A73" w:rsidRDefault="006B367E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6B367E" w:rsidRPr="001D7A73" w:rsidRDefault="006B367E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6B367E" w:rsidRPr="001D7A73" w:rsidRDefault="006B367E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6B367E" w:rsidRPr="001D7A73" w:rsidRDefault="006B367E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6B367E" w:rsidRPr="001D7A73" w:rsidRDefault="006B367E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FABF8F"/>
          </w:tcPr>
          <w:p w:rsidR="006B367E" w:rsidRPr="0094124E" w:rsidRDefault="006B367E" w:rsidP="00D81E1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6B367E" w:rsidRPr="0094124E" w:rsidRDefault="006B367E" w:rsidP="00D81E1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6B367E" w:rsidRPr="0094124E" w:rsidRDefault="006B367E" w:rsidP="00D81E1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6B367E" w:rsidRPr="0094124E" w:rsidRDefault="006B367E" w:rsidP="00D81E1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6B367E" w:rsidRPr="0094124E" w:rsidRDefault="006B367E" w:rsidP="00D81E1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capacităţii de bilateralitate (ambidextrie)</w:t>
            </w:r>
          </w:p>
          <w:p w:rsidR="006B367E" w:rsidRPr="0094124E" w:rsidRDefault="006B367E" w:rsidP="00D81E1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FABF8F"/>
          </w:tcPr>
          <w:p w:rsidR="006B367E" w:rsidRPr="00747455" w:rsidRDefault="006B367E" w:rsidP="00D81E1E">
            <w:pPr>
              <w:pStyle w:val="LasfarsitulPeparcursul"/>
              <w:shd w:val="clear" w:color="auto" w:fill="FABF8F"/>
              <w:ind w:left="644"/>
              <w:rPr>
                <w:rFonts w:ascii="Times New Roman" w:hAnsi="Times New Roman" w:cs="Times New Roman"/>
                <w:i w:val="0"/>
                <w:iCs w:val="0"/>
                <w:lang w:val="ro-RO"/>
              </w:rPr>
            </w:pPr>
            <w:r w:rsidRPr="00747455">
              <w:rPr>
                <w:rFonts w:ascii="Times New Roman" w:hAnsi="Times New Roman" w:cs="Times New Roman"/>
                <w:i w:val="0"/>
                <w:iCs w:val="0"/>
                <w:lang w:val="ro-RO"/>
              </w:rPr>
              <w:t>1.1 Îmbunătăţirea deprinderilor motrice de bază/ utilitar-aplicative necesare practicării disciplinei sportive</w:t>
            </w:r>
          </w:p>
          <w:p w:rsidR="006B367E" w:rsidRPr="00747455" w:rsidRDefault="006B367E" w:rsidP="00D81E1E">
            <w:pPr>
              <w:pStyle w:val="LasfarsitulPeparcursul"/>
              <w:shd w:val="clear" w:color="auto" w:fill="FABF8F"/>
              <w:ind w:left="644"/>
              <w:rPr>
                <w:rFonts w:ascii="Times New Roman" w:hAnsi="Times New Roman" w:cs="Times New Roman"/>
                <w:i w:val="0"/>
                <w:iCs w:val="0"/>
                <w:lang w:val="ro-RO"/>
              </w:rPr>
            </w:pPr>
            <w:r w:rsidRPr="00747455">
              <w:rPr>
                <w:rFonts w:ascii="Times New Roman" w:hAnsi="Times New Roman" w:cs="Times New Roman"/>
                <w:i w:val="0"/>
                <w:iCs w:val="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6B367E" w:rsidRPr="00747455" w:rsidRDefault="006B367E" w:rsidP="00D81E1E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  <w:r w:rsidRPr="00747455">
              <w:rPr>
                <w:rFonts w:ascii="Times New Roman" w:hAnsi="Times New Roman" w:cs="Times New Roman"/>
              </w:rPr>
              <w:t xml:space="preserve">2.1 Învăţarea procedeelor tehnice de bază, specifice disciplinei sportive </w:t>
            </w:r>
          </w:p>
        </w:tc>
      </w:tr>
      <w:tr w:rsidR="006B367E" w:rsidRPr="00520517">
        <w:trPr>
          <w:trHeight w:val="542"/>
        </w:trPr>
        <w:tc>
          <w:tcPr>
            <w:tcW w:w="1834" w:type="dxa"/>
            <w:vAlign w:val="center"/>
          </w:tcPr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6B367E" w:rsidRPr="001D7A73" w:rsidRDefault="006B367E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FABF8F"/>
          </w:tcPr>
          <w:p w:rsidR="006B367E" w:rsidRPr="0094124E" w:rsidRDefault="006B367E" w:rsidP="00D81E1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94124E">
              <w:rPr>
                <w:rFonts w:ascii="Tahoma" w:hAnsi="Tahoma" w:cs="Tahoma"/>
                <w:sz w:val="20"/>
                <w:szCs w:val="20"/>
              </w:rPr>
              <w:t>ț</w:t>
            </w: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ionarea procedeelor tehnice de bază, specifice tirului cu arcul </w:t>
            </w:r>
          </w:p>
          <w:p w:rsidR="006B367E" w:rsidRPr="0094124E" w:rsidRDefault="006B367E" w:rsidP="00D81E1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asezarea picioarelor, repartizarea egala a greutatii pe ambele picioare</w:t>
            </w:r>
          </w:p>
          <w:p w:rsidR="006B367E" w:rsidRPr="0094124E" w:rsidRDefault="006B367E" w:rsidP="00D81E1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armarea: cu bratele pe orizontala, cotul mainii de coarda in aliniere cu sageata</w:t>
            </w:r>
          </w:p>
          <w:p w:rsidR="006B367E" w:rsidRPr="0094124E" w:rsidRDefault="006B367E" w:rsidP="00D81E1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fixarea: pe reperele anatomice – coarda pe varful nasului, mijlocul barbiei, degetul aratator lipit sub barbie</w:t>
            </w:r>
          </w:p>
          <w:p w:rsidR="006B367E" w:rsidRPr="0094124E" w:rsidRDefault="006B367E" w:rsidP="00D81E1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declansarea: eliberarea simultana a celor trei degete de coarda, in prelungirea sagetii, cu pozitie finala lipita pe baza gatului</w:t>
            </w:r>
          </w:p>
          <w:p w:rsidR="006B367E" w:rsidRPr="0094124E" w:rsidRDefault="006B367E" w:rsidP="00D81E1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94124E" w:rsidRDefault="006B367E" w:rsidP="00D81E1E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6B367E" w:rsidRPr="0094124E" w:rsidRDefault="006B367E" w:rsidP="00D81E1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in abordarea tehnicii de tragere se va tine cont de particularitatile morfo-functionale ale fiecarui sportiv, cautandu-se pozitiile comode</w:t>
            </w:r>
          </w:p>
          <w:p w:rsidR="006B367E" w:rsidRPr="00520517" w:rsidRDefault="006B367E" w:rsidP="00D81E1E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Învăţarea procedeelor tehnice de bază, specifice disciplinei sportive</w:t>
            </w:r>
          </w:p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individuale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elementare,  specifice disciplinei sportive</w:t>
            </w:r>
          </w:p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 Consolidarea procedeelor tehnice şi a acţiunilor tactice însuşite</w:t>
            </w:r>
          </w:p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367E" w:rsidRPr="00520517">
        <w:trPr>
          <w:trHeight w:val="603"/>
        </w:trPr>
        <w:tc>
          <w:tcPr>
            <w:tcW w:w="1834" w:type="dxa"/>
            <w:vAlign w:val="center"/>
          </w:tcPr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F91B7C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iuni tactice recomandate individual</w:t>
            </w:r>
          </w:p>
        </w:tc>
        <w:tc>
          <w:tcPr>
            <w:tcW w:w="4332" w:type="dxa"/>
            <w:shd w:val="clear" w:color="auto" w:fill="FABF8F"/>
          </w:tcPr>
          <w:p w:rsidR="006B367E" w:rsidRDefault="006B367E" w:rsidP="00F91B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însuşirea ac</w:t>
            </w:r>
            <w:r w:rsidRPr="006A3371">
              <w:rPr>
                <w:rFonts w:ascii="Tahoma" w:hAnsi="Tahoma" w:cs="Tahoma"/>
                <w:sz w:val="20"/>
                <w:szCs w:val="20"/>
              </w:rPr>
              <w:t>ț</w:t>
            </w: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iunilo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 tactice individuale</w:t>
            </w: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,  specifice tirului cu arcul</w:t>
            </w:r>
          </w:p>
          <w:p w:rsidR="006B367E" w:rsidRDefault="006B367E" w:rsidP="00F91B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6B367E" w:rsidRPr="006A3371" w:rsidRDefault="006B367E" w:rsidP="00F91B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6B367E" w:rsidRPr="00520517" w:rsidRDefault="006B367E" w:rsidP="00D81E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3.3. Manifestarea unui comportament bazat pe fair-play fa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ă de parteneri, antrenori, adversari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arbitri</w:t>
            </w:r>
          </w:p>
        </w:tc>
      </w:tr>
      <w:tr w:rsidR="006B367E" w:rsidRPr="00520517">
        <w:trPr>
          <w:trHeight w:val="436"/>
        </w:trPr>
        <w:tc>
          <w:tcPr>
            <w:tcW w:w="1834" w:type="dxa"/>
            <w:vAlign w:val="center"/>
          </w:tcPr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FABF8F"/>
          </w:tcPr>
          <w:p w:rsidR="006B367E" w:rsidRDefault="006B367E" w:rsidP="00D81E1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6B367E" w:rsidRPr="00520517" w:rsidRDefault="006B367E" w:rsidP="00D81E1E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520517" w:rsidRDefault="006B367E" w:rsidP="00D81E1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ultivarea increderii de sine si a dorintei de a invinge</w:t>
            </w:r>
          </w:p>
        </w:tc>
        <w:tc>
          <w:tcPr>
            <w:tcW w:w="4666" w:type="dxa"/>
            <w:shd w:val="clear" w:color="auto" w:fill="FABF8F"/>
          </w:tcPr>
          <w:p w:rsidR="006B367E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 Manifestarea interesului pentru practicarea sportului de performanţă</w:t>
            </w:r>
          </w:p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 Cultivarea dorinţei de afirmare în disciplina sportivă practicată</w:t>
            </w:r>
          </w:p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367E" w:rsidRPr="00520517">
        <w:trPr>
          <w:trHeight w:val="1113"/>
        </w:trPr>
        <w:tc>
          <w:tcPr>
            <w:tcW w:w="1834" w:type="dxa"/>
            <w:vAlign w:val="center"/>
          </w:tcPr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6B367E" w:rsidRPr="001D7A73" w:rsidRDefault="006B367E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6B367E" w:rsidRPr="001D7A73" w:rsidRDefault="006B367E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6B367E" w:rsidRPr="001D7A73" w:rsidRDefault="006B367E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6B367E" w:rsidRPr="001D7A73" w:rsidRDefault="006B367E" w:rsidP="00D81E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FABF8F"/>
          </w:tcPr>
          <w:p w:rsidR="006B367E" w:rsidRPr="0094124E" w:rsidRDefault="006B367E" w:rsidP="00D81E1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6B367E" w:rsidRPr="0094124E" w:rsidRDefault="006B367E" w:rsidP="00D81E1E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partilor componente ale arcului si functiile lor</w:t>
            </w:r>
          </w:p>
        </w:tc>
        <w:tc>
          <w:tcPr>
            <w:tcW w:w="4666" w:type="dxa"/>
            <w:shd w:val="clear" w:color="auto" w:fill="FABF8F"/>
          </w:tcPr>
          <w:p w:rsidR="006B367E" w:rsidRPr="00363F1E" w:rsidRDefault="006B367E" w:rsidP="00D81E1E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6B367E" w:rsidRPr="00363F1E" w:rsidRDefault="006B367E" w:rsidP="00D81E1E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6B367E" w:rsidRPr="00520517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5.1. 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B367E" w:rsidRPr="00520517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Pr="00985370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3402"/>
        <w:gridCol w:w="3224"/>
        <w:gridCol w:w="1714"/>
      </w:tblGrid>
      <w:tr w:rsidR="006B367E" w:rsidRPr="00520517">
        <w:trPr>
          <w:trHeight w:val="250"/>
        </w:trPr>
        <w:tc>
          <w:tcPr>
            <w:tcW w:w="14573" w:type="dxa"/>
            <w:gridSpan w:val="7"/>
          </w:tcPr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(20 lecţii)</w:t>
            </w:r>
          </w:p>
        </w:tc>
      </w:tr>
      <w:tr w:rsidR="006B367E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6B367E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6B367E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1-6-11-16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74745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ionarea procedeelor tehnice de bază</w:t>
            </w:r>
          </w:p>
          <w:p w:rsidR="006B367E" w:rsidRPr="007C2B19" w:rsidRDefault="006B367E" w:rsidP="00747455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4745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6B367E" w:rsidRPr="007C2B19" w:rsidRDefault="006B367E" w:rsidP="00747455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747455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6B367E" w:rsidRPr="007C2B19" w:rsidRDefault="006B367E" w:rsidP="00747455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D81E1E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7C2B19" w:rsidRDefault="006B367E" w:rsidP="00D81E1E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D81E1E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6B367E" w:rsidRPr="007C2B19" w:rsidRDefault="006B367E" w:rsidP="00D81E1E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D81E1E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ionarea procedeelor tehnice de bază, specifice disciplinei sportive</w:t>
            </w:r>
          </w:p>
        </w:tc>
        <w:tc>
          <w:tcPr>
            <w:tcW w:w="3402" w:type="dxa"/>
          </w:tcPr>
          <w:p w:rsidR="006B367E" w:rsidRPr="007C2B19" w:rsidRDefault="006B367E" w:rsidP="00D81E1E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Consolidarea procedeelor tehnice de bază, specifice tirului cu arcul </w:t>
            </w:r>
          </w:p>
          <w:p w:rsidR="006B367E" w:rsidRPr="007C2B19" w:rsidRDefault="006B367E" w:rsidP="00D81E1E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D81E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mobilităţii articulare</w:t>
            </w: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D81E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6B367E" w:rsidRPr="007C2B19" w:rsidRDefault="006B367E" w:rsidP="00D81E1E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D81E1E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Optimizarea tehnicii de tragere prin exercitii cu arcul</w:t>
            </w:r>
          </w:p>
          <w:p w:rsidR="006B367E" w:rsidRPr="007C2B19" w:rsidRDefault="006B367E" w:rsidP="00D81E1E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pStyle w:val="LasfarsitulPeparcursu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7C2B19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7C2B19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7C2B19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B367E" w:rsidRPr="007C2B19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6B367E" w:rsidRPr="007C2B19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cu urmarirea tensiunilor impins-tras 50-50%</w:t>
            </w: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cu controlul respiratiei</w:t>
            </w:r>
          </w:p>
          <w:p w:rsidR="006B367E" w:rsidRPr="007C2B19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pe panou gol la distantele de concurs</w:t>
            </w: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la punct la distantele de concurs</w:t>
            </w: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81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6B367E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2-7-12-17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Consolidarea elementelor tehnice de bază</w:t>
            </w:r>
          </w:p>
          <w:p w:rsidR="006B367E" w:rsidRPr="007C2B19" w:rsidRDefault="006B367E" w:rsidP="00747455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6B367E" w:rsidRPr="007C2B19" w:rsidRDefault="006B367E" w:rsidP="00747455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Reguli de comportare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6B367E" w:rsidRPr="007C2B19" w:rsidRDefault="006B367E" w:rsidP="0074745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7C2B19" w:rsidRDefault="006B367E" w:rsidP="00D81E1E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747455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6B367E" w:rsidRPr="007C2B19" w:rsidRDefault="006B367E" w:rsidP="00747455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6B367E" w:rsidRPr="007C2B19" w:rsidRDefault="006B367E" w:rsidP="00AD18C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6B367E" w:rsidRPr="007C2B19" w:rsidRDefault="006B367E" w:rsidP="00AD18C8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AD18C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Optimizarea tehnicii de tragere prin exercitii fara arc (simulari – cu sau fara corzi elastice)</w:t>
            </w:r>
          </w:p>
          <w:p w:rsidR="006B367E" w:rsidRPr="007C2B19" w:rsidRDefault="006B367E" w:rsidP="00AD18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2C23F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 regulamentului de tragere, de comportament in poligon, a actiunilor permise si a celor strict interzise</w:t>
            </w:r>
          </w:p>
          <w:p w:rsidR="006B367E" w:rsidRPr="007C2B19" w:rsidRDefault="006B367E" w:rsidP="00747455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2C23F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 partilor componente ale arcului si functiile lor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7C2B19" w:rsidRDefault="006B367E" w:rsidP="007474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7C2B19" w:rsidRDefault="006B367E" w:rsidP="007474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474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7C2B19" w:rsidRDefault="006B367E" w:rsidP="007474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474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6B367E" w:rsidRPr="007C2B19" w:rsidRDefault="006B367E" w:rsidP="007474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AD1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Simulari de tragere cu coarda elastica in fata oglinzii</w:t>
            </w:r>
          </w:p>
          <w:p w:rsidR="006B367E" w:rsidRPr="007C2B19" w:rsidRDefault="006B367E" w:rsidP="00AD1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AD1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Simulari de tragere cu coarda neelastica in fata oglinzii</w:t>
            </w:r>
          </w:p>
          <w:p w:rsidR="006B367E" w:rsidRPr="007C2B19" w:rsidRDefault="006B367E" w:rsidP="00AD1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AD1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Simulari de tragere cu atentie pe pastrarea stabilitatii si a posturii, fara tremur sau zdruncinaturi</w:t>
            </w:r>
          </w:p>
          <w:p w:rsidR="006B367E" w:rsidRPr="007C2B19" w:rsidRDefault="006B367E" w:rsidP="00AD1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AD1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Simulari de tragere cu atentie pe fazele de respiratie si ritm cardiac</w:t>
            </w:r>
          </w:p>
          <w:p w:rsidR="006B367E" w:rsidRPr="007C2B19" w:rsidRDefault="006B367E" w:rsidP="007474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6B367E" w:rsidRPr="007C2B19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6B367E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3-8-13-18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Perfec</w:t>
            </w:r>
            <w:r w:rsidRPr="007C2B19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ionarea elementelor tehnice de bază</w:t>
            </w:r>
          </w:p>
          <w:p w:rsidR="006B367E" w:rsidRPr="007C2B19" w:rsidRDefault="006B367E" w:rsidP="00747455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2C23F0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6B367E" w:rsidRPr="007C2B19" w:rsidRDefault="006B367E" w:rsidP="00747455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AD18C8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7C2B19" w:rsidRDefault="006B367E" w:rsidP="00AD18C8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AD18C8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6B367E" w:rsidRPr="007C2B19" w:rsidRDefault="006B367E" w:rsidP="00AD18C8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AD18C8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ionarea procedeelor tehnice de bază, specifice disciplinei sportive</w:t>
            </w:r>
          </w:p>
        </w:tc>
        <w:tc>
          <w:tcPr>
            <w:tcW w:w="3402" w:type="dxa"/>
          </w:tcPr>
          <w:p w:rsidR="006B367E" w:rsidRPr="007C2B19" w:rsidRDefault="006B367E" w:rsidP="00AD18C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6B367E" w:rsidRPr="007C2B19" w:rsidRDefault="006B367E" w:rsidP="00AD18C8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AD18C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Perfectionarea tragerii la tinta</w:t>
            </w:r>
          </w:p>
          <w:p w:rsidR="006B367E" w:rsidRPr="007C2B19" w:rsidRDefault="006B367E" w:rsidP="00AD18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AD18C8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7C2B19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7C2B19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7C2B19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la punct la distantele de concurs pentru diminuarea grupajului</w:t>
            </w:r>
          </w:p>
          <w:p w:rsidR="006B367E" w:rsidRPr="007C2B19" w:rsidRDefault="006B367E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la linie orizontala</w:t>
            </w:r>
          </w:p>
          <w:p w:rsidR="006B367E" w:rsidRPr="007C2B19" w:rsidRDefault="006B367E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Tragerea la linie verticala</w:t>
            </w:r>
          </w:p>
          <w:p w:rsidR="006B367E" w:rsidRPr="007C2B19" w:rsidRDefault="006B367E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cu ochii inchisi la panou apropiat</w:t>
            </w:r>
          </w:p>
          <w:p w:rsidR="006B367E" w:rsidRPr="007C2B19" w:rsidRDefault="006B367E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cu inchiderea ochilor dupa fixare</w:t>
            </w:r>
          </w:p>
          <w:p w:rsidR="006B367E" w:rsidRPr="007C2B19" w:rsidRDefault="006B367E" w:rsidP="007474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min.</w:t>
            </w: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AD18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6B367E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4-9-14-19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ionarea elementelor tehnice de bază</w:t>
            </w:r>
          </w:p>
          <w:p w:rsidR="006B367E" w:rsidRPr="007C2B19" w:rsidRDefault="006B367E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6B367E" w:rsidRPr="007C2B19" w:rsidRDefault="006B367E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6B367E" w:rsidRPr="007C2B19" w:rsidRDefault="006B367E" w:rsidP="00ED2B71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ED2B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7C2B19" w:rsidRDefault="006B367E" w:rsidP="00ED2B71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ED2B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ionarea procedeelor tehnice de bază, specifice disciplinei sportive</w:t>
            </w:r>
          </w:p>
        </w:tc>
        <w:tc>
          <w:tcPr>
            <w:tcW w:w="3402" w:type="dxa"/>
          </w:tcPr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mobilităţii articulare</w:t>
            </w: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6B367E" w:rsidRPr="007C2B19" w:rsidRDefault="006B367E" w:rsidP="00ED2B71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Optimizarea tehnicii de tragere prin exercitii fara arc (simulari – cu sau fara corzi elastice)</w:t>
            </w:r>
          </w:p>
          <w:p w:rsidR="006B367E" w:rsidRPr="007C2B19" w:rsidRDefault="006B367E" w:rsidP="00ED2B71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6A60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Simulari de tragere cu timp cronometrat tip piramida</w:t>
            </w:r>
          </w:p>
          <w:p w:rsidR="006B367E" w:rsidRPr="007C2B19" w:rsidRDefault="006B367E" w:rsidP="006A60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6A60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Simulari de tragere cu atentie pe repartizarea tensiunilor inainte – inapoi 50-50%</w:t>
            </w:r>
          </w:p>
          <w:p w:rsidR="006B367E" w:rsidRPr="007C2B19" w:rsidRDefault="006B367E" w:rsidP="006A60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6A60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Simulari de tragere cu atentie pe sincronizarea bratelor la eliberarea corzii</w:t>
            </w:r>
          </w:p>
          <w:p w:rsidR="006B367E" w:rsidRPr="007C2B19" w:rsidRDefault="006B367E" w:rsidP="006A60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6A60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Simulari de tragere cu atentie pe fazele de respiratie si ritm cardiac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B367E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5-10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AD18C8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ionarea procedeelor tehnice de bază</w:t>
            </w:r>
          </w:p>
          <w:p w:rsidR="006B367E" w:rsidRPr="007C2B19" w:rsidRDefault="006B367E" w:rsidP="00AD18C8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AD18C8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6B367E" w:rsidRPr="007C2B19" w:rsidRDefault="006B367E" w:rsidP="00AD18C8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F91B7C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AD18C8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ionarea procedeelor tehnice de bază, specifice disciplinei sportive</w:t>
            </w:r>
          </w:p>
          <w:p w:rsidR="006B367E" w:rsidRPr="007C2B19" w:rsidRDefault="006B367E" w:rsidP="00F91B7C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AD18C8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poten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ialului tehnic în activitatea de pregătire</w:t>
            </w:r>
          </w:p>
        </w:tc>
        <w:tc>
          <w:tcPr>
            <w:tcW w:w="3402" w:type="dxa"/>
          </w:tcPr>
          <w:p w:rsidR="006B367E" w:rsidRPr="007C2B19" w:rsidRDefault="006B367E" w:rsidP="00F91B7C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Selectia echipamentului</w:t>
            </w:r>
          </w:p>
          <w:p w:rsidR="006B367E" w:rsidRPr="007C2B19" w:rsidRDefault="006B367E" w:rsidP="00AD18C8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AD18C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 regulamentului de tragere, de comportament in poligon, a actiunilor permise si a celor strict interzise</w:t>
            </w:r>
          </w:p>
          <w:p w:rsidR="006B367E" w:rsidRPr="007C2B19" w:rsidRDefault="006B367E" w:rsidP="00AD18C8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AD18C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6B367E" w:rsidRPr="007C2B19" w:rsidRDefault="006B367E" w:rsidP="00AD18C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7C2B19" w:rsidRDefault="006B367E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7C2B19" w:rsidRDefault="006B367E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7C2B19" w:rsidRDefault="006B367E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Mentineri cronometrate pentru stabilirea tariei optime a arcului</w:t>
            </w:r>
          </w:p>
          <w:p w:rsidR="006B367E" w:rsidRPr="007C2B19" w:rsidRDefault="006B367E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pentru selectia sagetilor</w:t>
            </w:r>
          </w:p>
          <w:p w:rsidR="006B367E" w:rsidRPr="007C2B19" w:rsidRDefault="006B367E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AD18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60 min</w:t>
            </w: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6B367E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6B367E" w:rsidRPr="007C2B19" w:rsidRDefault="006B367E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6B367E" w:rsidRPr="007C2B19" w:rsidRDefault="006B367E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ED2B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7C2B19" w:rsidRDefault="006B367E" w:rsidP="00ED2B71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3402" w:type="dxa"/>
          </w:tcPr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mobilităţii articulare</w:t>
            </w: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Genoflexiuni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Flotari fata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Flotari la spate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6B367E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20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747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6B367E" w:rsidRPr="007C2B19" w:rsidRDefault="006B367E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6B367E" w:rsidRPr="007C2B19" w:rsidRDefault="006B367E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ED2B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7C2B19" w:rsidRDefault="006B367E" w:rsidP="00ED2B71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3402" w:type="dxa"/>
          </w:tcPr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mobilităţii articulare</w:t>
            </w: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Inot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Masaj &amp; kinetoterapie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50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50 min</w:t>
            </w:r>
          </w:p>
        </w:tc>
      </w:tr>
    </w:tbl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6B367E" w:rsidRPr="00520517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6B367E" w:rsidRPr="00520517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6B367E" w:rsidRPr="00520517" w:rsidRDefault="006B367E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6B367E" w:rsidRPr="00520517" w:rsidRDefault="006B367E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PERFORMANTA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Etapa de </w:t>
      </w:r>
      <w:r>
        <w:rPr>
          <w:rFonts w:ascii="Times New Roman" w:hAnsi="Times New Roman" w:cs="Times New Roman"/>
          <w:b/>
          <w:bCs/>
          <w:sz w:val="20"/>
          <w:szCs w:val="20"/>
        </w:rPr>
        <w:t>pregătire: precompetiţională I indoor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4</w:t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2" type="#_x0000_t202" style="position:absolute;margin-left:496.65pt;margin-top:33.75pt;width:227.75pt;height:121.8pt;z-index:251655168">
            <v:textbox style="mso-next-textbox:#_x0000_s1032;mso-fit-shape-to-text:t">
              <w:txbxContent>
                <w:p w:rsidR="006B367E" w:rsidRPr="00F05F1A" w:rsidRDefault="006B367E" w:rsidP="00F91B7C">
                  <w:pPr>
                    <w:numPr>
                      <w:ilvl w:val="0"/>
                      <w:numId w:val="40"/>
                    </w:numPr>
                    <w:shd w:val="clear" w:color="auto" w:fill="FABF8F"/>
                    <w:spacing w:after="0" w:line="240" w:lineRule="auto"/>
                    <w:ind w:left="36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  arcuri complete,  duzini să</w:t>
                  </w:r>
                  <w:r w:rsidRPr="00A31727">
                    <w:rPr>
                      <w:rFonts w:ascii="Times New Roman" w:hAnsi="Times New Roman" w:cs="Times New Roman"/>
                    </w:rPr>
                    <w:t>ge</w:t>
                  </w:r>
                  <w:r>
                    <w:rPr>
                      <w:rFonts w:ascii="Times New Roman" w:hAnsi="Times New Roman" w:cs="Times New Roman"/>
                    </w:rPr>
                    <w:t>ţi (de nivel performanţial), crose greutate max. 900-1300 gr., lungime după talie şi alonjă, braţe arc 32-42 lbs. în funcţie de forţa specifică, alonjă şi talie; utilizare lunetă şi trepied, control electronic al tragerii (tip SCATT, platformă cu senzori, videocameră), pantofi</w:t>
                  </w:r>
                  <w:r w:rsidRPr="00A31727">
                    <w:rPr>
                      <w:rFonts w:ascii="Times New Roman" w:hAnsi="Times New Roman" w:cs="Times New Roman"/>
                    </w:rPr>
                    <w:t xml:space="preserve"> de tragere, ţinte de 122 cm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6.12.2010 – 09</w:t>
      </w:r>
      <w:r w:rsidRPr="00520517">
        <w:rPr>
          <w:rFonts w:ascii="Times New Roman" w:hAnsi="Times New Roman" w:cs="Times New Roman"/>
          <w:sz w:val="20"/>
          <w:szCs w:val="20"/>
        </w:rPr>
        <w:t>.01.2011</w:t>
      </w:r>
    </w:p>
    <w:p w:rsidR="006B367E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3" type="#_x0000_t202" style="position:absolute;margin-left:-5.5pt;margin-top:16.55pt;width:493.95pt;height:83.85pt;z-index:251654144">
            <v:textbox style="mso-next-textbox:#_x0000_s1033;mso-fit-shape-to-text:t">
              <w:txbxContent>
                <w:p w:rsidR="006B367E" w:rsidRPr="00D81E1E" w:rsidRDefault="006B367E" w:rsidP="00F91B7C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>OBIECTIVE INTERMEDIARE DE PERFORMAN</w:t>
                  </w:r>
                  <w:r w:rsidRPr="00D81E1E">
                    <w:rPr>
                      <w:rFonts w:ascii="Tahoma" w:hAnsi="Tahoma" w:cs="Tahoma"/>
                      <w:b/>
                      <w:bCs/>
                    </w:rPr>
                    <w:t>Ț</w:t>
                  </w: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 xml:space="preserve">Ă: </w:t>
                  </w:r>
                </w:p>
                <w:p w:rsidR="006B367E" w:rsidRPr="00D81E1E" w:rsidRDefault="006B367E" w:rsidP="00F91B7C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 xml:space="preserve">- </w:t>
                  </w:r>
                  <w:r w:rsidRPr="00D81E1E">
                    <w:rPr>
                      <w:rFonts w:ascii="Times New Roman" w:hAnsi="Times New Roman" w:cs="Times New Roman"/>
                    </w:rPr>
                    <w:t>perfec</w:t>
                  </w:r>
                  <w:r w:rsidRPr="00D81E1E">
                    <w:rPr>
                      <w:rFonts w:ascii="Tahoma" w:hAnsi="Tahoma" w:cs="Tahoma"/>
                    </w:rPr>
                    <w:t>ț</w:t>
                  </w:r>
                  <w:r w:rsidRPr="00D81E1E">
                    <w:rPr>
                      <w:rFonts w:ascii="Times New Roman" w:hAnsi="Times New Roman" w:cs="Times New Roman"/>
                    </w:rPr>
                    <w:t>ionarea procedeelor de bază</w:t>
                  </w:r>
                </w:p>
                <w:p w:rsidR="006B367E" w:rsidRPr="00D81E1E" w:rsidRDefault="006B367E" w:rsidP="00F91B7C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6B367E" w:rsidRPr="00D81E1E" w:rsidRDefault="006B367E" w:rsidP="00F91B7C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adaptarea poziţiei de tragere la distanţe scurte</w:t>
                  </w:r>
                </w:p>
                <w:p w:rsidR="006B367E" w:rsidRPr="00D81E1E" w:rsidRDefault="006B367E" w:rsidP="00F91B7C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81E1E">
                    <w:rPr>
                      <w:rFonts w:ascii="Times New Roman" w:hAnsi="Times New Roman" w:cs="Times New Roman"/>
                    </w:rPr>
                    <w:t>cunoa</w:t>
                  </w:r>
                  <w:r w:rsidRPr="00D81E1E">
                    <w:rPr>
                      <w:rFonts w:ascii="Tahoma" w:hAnsi="Tahoma" w:cs="Tahoma"/>
                    </w:rPr>
                    <w:t>ș</w:t>
                  </w:r>
                  <w:r w:rsidRPr="00D81E1E">
                    <w:rPr>
                      <w:rFonts w:ascii="Times New Roman" w:hAnsi="Times New Roman" w:cs="Times New Roman"/>
                    </w:rPr>
                    <w:t>terea regulamentului de tragere în competiţiile indoor</w:t>
                  </w:r>
                </w:p>
                <w:p w:rsidR="006B367E" w:rsidRPr="00D81E1E" w:rsidRDefault="006B367E" w:rsidP="00F91B7C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cunoa</w:t>
                  </w:r>
                  <w:r w:rsidRPr="00D81E1E">
                    <w:rPr>
                      <w:rFonts w:ascii="Tahoma" w:hAnsi="Tahoma" w:cs="Tahoma"/>
                    </w:rPr>
                    <w:t>ș</w:t>
                  </w:r>
                  <w:r w:rsidRPr="00D81E1E">
                    <w:rPr>
                      <w:rFonts w:ascii="Times New Roman" w:hAnsi="Times New Roman" w:cs="Times New Roman"/>
                    </w:rPr>
                    <w:t xml:space="preserve">terea regulilor de comportare în antrenament şi concurs </w:t>
                  </w:r>
                </w:p>
              </w:txbxContent>
            </v:textbox>
            <w10:wrap type="square"/>
          </v:shape>
        </w:pict>
      </w:r>
    </w:p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6B367E" w:rsidRPr="00520517">
        <w:trPr>
          <w:trHeight w:val="252"/>
        </w:trPr>
        <w:tc>
          <w:tcPr>
            <w:tcW w:w="14410" w:type="dxa"/>
            <w:gridSpan w:val="4"/>
          </w:tcPr>
          <w:p w:rsidR="006B367E" w:rsidRPr="00520517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6B367E" w:rsidRPr="00520517">
        <w:trPr>
          <w:trHeight w:val="252"/>
        </w:trPr>
        <w:tc>
          <w:tcPr>
            <w:tcW w:w="5412" w:type="dxa"/>
            <w:gridSpan w:val="2"/>
          </w:tcPr>
          <w:p w:rsidR="006B367E" w:rsidRPr="00520517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6B367E" w:rsidRPr="00520517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6B367E" w:rsidRPr="00520517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6B367E" w:rsidRPr="00520517">
        <w:trPr>
          <w:trHeight w:val="264"/>
        </w:trPr>
        <w:tc>
          <w:tcPr>
            <w:tcW w:w="5412" w:type="dxa"/>
            <w:gridSpan w:val="2"/>
          </w:tcPr>
          <w:p w:rsidR="006B367E" w:rsidRPr="00520517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6B367E" w:rsidRPr="00520517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6B367E" w:rsidRPr="00520517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6B367E" w:rsidRPr="00520517">
        <w:trPr>
          <w:trHeight w:val="350"/>
        </w:trPr>
        <w:tc>
          <w:tcPr>
            <w:tcW w:w="1834" w:type="dxa"/>
            <w:vAlign w:val="center"/>
          </w:tcPr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6B367E" w:rsidRPr="001D7A73" w:rsidRDefault="006B367E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6B367E" w:rsidRPr="001D7A73" w:rsidRDefault="006B367E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6B367E" w:rsidRPr="001D7A73" w:rsidRDefault="006B367E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6B367E" w:rsidRPr="001D7A73" w:rsidRDefault="006B367E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6B367E" w:rsidRPr="001D7A73" w:rsidRDefault="006B367E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6B367E" w:rsidRPr="001D7A73" w:rsidRDefault="006B367E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FABF8F"/>
          </w:tcPr>
          <w:p w:rsidR="006B367E" w:rsidRPr="0094124E" w:rsidRDefault="006B367E" w:rsidP="00ED2B71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6B367E" w:rsidRPr="0094124E" w:rsidRDefault="006B367E" w:rsidP="00ED2B71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6B367E" w:rsidRPr="0094124E" w:rsidRDefault="006B367E" w:rsidP="00ED2B71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6B367E" w:rsidRPr="0094124E" w:rsidRDefault="006B367E" w:rsidP="00ED2B71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6B367E" w:rsidRPr="0094124E" w:rsidRDefault="006B367E" w:rsidP="00ED2B71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capacităţii de bilateralitate (ambidextrie)</w:t>
            </w:r>
          </w:p>
          <w:p w:rsidR="006B367E" w:rsidRPr="0094124E" w:rsidRDefault="006B367E" w:rsidP="00ED2B71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FABF8F"/>
          </w:tcPr>
          <w:p w:rsidR="006B367E" w:rsidRPr="00747455" w:rsidRDefault="006B367E" w:rsidP="00ED2B71">
            <w:pPr>
              <w:pStyle w:val="LasfarsitulPeparcursul"/>
              <w:shd w:val="clear" w:color="auto" w:fill="FABF8F"/>
              <w:ind w:left="644"/>
              <w:rPr>
                <w:rFonts w:ascii="Times New Roman" w:hAnsi="Times New Roman" w:cs="Times New Roman"/>
                <w:i w:val="0"/>
                <w:iCs w:val="0"/>
                <w:lang w:val="ro-RO"/>
              </w:rPr>
            </w:pPr>
            <w:r w:rsidRPr="00747455">
              <w:rPr>
                <w:rFonts w:ascii="Times New Roman" w:hAnsi="Times New Roman" w:cs="Times New Roman"/>
                <w:i w:val="0"/>
                <w:iCs w:val="0"/>
                <w:lang w:val="ro-RO"/>
              </w:rPr>
              <w:t>1.1 Îmbunătăţirea deprinderilor motrice de bază/ utilitar-aplicative necesare practicării disciplinei sportive</w:t>
            </w:r>
          </w:p>
          <w:p w:rsidR="006B367E" w:rsidRPr="00747455" w:rsidRDefault="006B367E" w:rsidP="00ED2B71">
            <w:pPr>
              <w:pStyle w:val="LasfarsitulPeparcursul"/>
              <w:shd w:val="clear" w:color="auto" w:fill="FABF8F"/>
              <w:ind w:left="644"/>
              <w:rPr>
                <w:rFonts w:ascii="Times New Roman" w:hAnsi="Times New Roman" w:cs="Times New Roman"/>
                <w:i w:val="0"/>
                <w:iCs w:val="0"/>
                <w:lang w:val="ro-RO"/>
              </w:rPr>
            </w:pPr>
            <w:r w:rsidRPr="00747455">
              <w:rPr>
                <w:rFonts w:ascii="Times New Roman" w:hAnsi="Times New Roman" w:cs="Times New Roman"/>
                <w:i w:val="0"/>
                <w:iCs w:val="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6B367E" w:rsidRPr="00747455" w:rsidRDefault="006B367E" w:rsidP="00ED2B71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  <w:r w:rsidRPr="00747455">
              <w:rPr>
                <w:rFonts w:ascii="Times New Roman" w:hAnsi="Times New Roman" w:cs="Times New Roman"/>
              </w:rPr>
              <w:t xml:space="preserve">2.1 Învăţarea procedeelor tehnice de bază, specifice disciplinei sportive </w:t>
            </w:r>
          </w:p>
        </w:tc>
      </w:tr>
      <w:tr w:rsidR="006B367E" w:rsidRPr="00520517">
        <w:trPr>
          <w:trHeight w:val="542"/>
        </w:trPr>
        <w:tc>
          <w:tcPr>
            <w:tcW w:w="1834" w:type="dxa"/>
            <w:vAlign w:val="center"/>
          </w:tcPr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6B367E" w:rsidRPr="001D7A73" w:rsidRDefault="006B367E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FABF8F"/>
          </w:tcPr>
          <w:p w:rsidR="006B367E" w:rsidRPr="0094124E" w:rsidRDefault="006B367E" w:rsidP="00ED2B71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94124E">
              <w:rPr>
                <w:rFonts w:ascii="Tahoma" w:hAnsi="Tahoma" w:cs="Tahoma"/>
                <w:sz w:val="20"/>
                <w:szCs w:val="20"/>
              </w:rPr>
              <w:t>ț</w:t>
            </w: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ionarea procedeelor tehnice de bază, specifice tirului cu arcul </w:t>
            </w:r>
          </w:p>
          <w:p w:rsidR="006B367E" w:rsidRPr="0094124E" w:rsidRDefault="006B367E" w:rsidP="00ED2B71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asezarea picioarelor, repartizarea egala a greutatii pe ambele picioare</w:t>
            </w:r>
          </w:p>
          <w:p w:rsidR="006B367E" w:rsidRPr="0094124E" w:rsidRDefault="006B367E" w:rsidP="00ED2B71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armarea: cu bratele pe orizontala, cotul mainii de coarda in aliniere cu sageata</w:t>
            </w:r>
          </w:p>
          <w:p w:rsidR="006B367E" w:rsidRPr="0094124E" w:rsidRDefault="006B367E" w:rsidP="00ED2B71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fixarea: pe reperele anatomice – coarda pe varful nasului, mijlocul barbiei, degetul aratator lipit sub barbie</w:t>
            </w:r>
          </w:p>
          <w:p w:rsidR="006B367E" w:rsidRPr="0094124E" w:rsidRDefault="006B367E" w:rsidP="00ED2B71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declansarea: eliberarea simultana a celor trei degete de coarda, in prelungirea sagetii, cu pozitie finala lipita pe baza gatului</w:t>
            </w:r>
          </w:p>
          <w:p w:rsidR="006B367E" w:rsidRPr="0094124E" w:rsidRDefault="006B367E" w:rsidP="00ED2B71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94124E" w:rsidRDefault="006B367E" w:rsidP="00ED2B71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6B367E" w:rsidRPr="0094124E" w:rsidRDefault="006B367E" w:rsidP="00ED2B71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in abordarea tehnicii de tragere se va tine cont de particularitatile morfo-functionale ale fiecarui sportiv, cautandu-se pozitiile comode</w:t>
            </w:r>
          </w:p>
          <w:p w:rsidR="006B367E" w:rsidRPr="00520517" w:rsidRDefault="006B367E" w:rsidP="00ED2B71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Învăţarea procedeelor tehnice de bază, specifice disciplinei sportive</w:t>
            </w:r>
          </w:p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individuale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elementare,  specifice disciplinei sportive</w:t>
            </w:r>
          </w:p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 Consolidarea procedeelor tehnice şi a acţiunilor tactice însuşite</w:t>
            </w:r>
          </w:p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367E" w:rsidRPr="00520517">
        <w:trPr>
          <w:trHeight w:val="603"/>
        </w:trPr>
        <w:tc>
          <w:tcPr>
            <w:tcW w:w="1834" w:type="dxa"/>
            <w:vAlign w:val="center"/>
          </w:tcPr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ED2B71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iuni tactice recomandate individual</w:t>
            </w:r>
          </w:p>
        </w:tc>
        <w:tc>
          <w:tcPr>
            <w:tcW w:w="4332" w:type="dxa"/>
            <w:shd w:val="clear" w:color="auto" w:fill="FABF8F"/>
          </w:tcPr>
          <w:p w:rsidR="006B367E" w:rsidRDefault="006B367E" w:rsidP="00ED2B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însuşirea ac</w:t>
            </w:r>
            <w:r w:rsidRPr="006A3371">
              <w:rPr>
                <w:rFonts w:ascii="Tahoma" w:hAnsi="Tahoma" w:cs="Tahoma"/>
                <w:sz w:val="20"/>
                <w:szCs w:val="20"/>
              </w:rPr>
              <w:t>ț</w:t>
            </w: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iunilo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 tactice individuale</w:t>
            </w: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,  specifice tirului cu arcul</w:t>
            </w:r>
          </w:p>
          <w:p w:rsidR="006B367E" w:rsidRDefault="006B367E" w:rsidP="00ED2B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6B367E" w:rsidRPr="006A3371" w:rsidRDefault="006B367E" w:rsidP="00ED2B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6B367E" w:rsidRPr="00520517" w:rsidRDefault="006B367E" w:rsidP="00ED2B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3.3. Manifestarea unui comportament bazat pe fair-play fa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ă de parteneri, antrenori, adversari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arbitri</w:t>
            </w:r>
          </w:p>
        </w:tc>
      </w:tr>
      <w:tr w:rsidR="006B367E" w:rsidRPr="00520517">
        <w:trPr>
          <w:trHeight w:val="436"/>
        </w:trPr>
        <w:tc>
          <w:tcPr>
            <w:tcW w:w="1834" w:type="dxa"/>
            <w:vAlign w:val="center"/>
          </w:tcPr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FABF8F"/>
          </w:tcPr>
          <w:p w:rsidR="006B367E" w:rsidRDefault="006B367E" w:rsidP="00ED2B71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6B367E" w:rsidRPr="00520517" w:rsidRDefault="006B367E" w:rsidP="00ED2B7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520517" w:rsidRDefault="006B367E" w:rsidP="00ED2B71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ultivarea increderii de sine si a dorintei de a invinge</w:t>
            </w:r>
          </w:p>
        </w:tc>
        <w:tc>
          <w:tcPr>
            <w:tcW w:w="4666" w:type="dxa"/>
            <w:shd w:val="clear" w:color="auto" w:fill="FABF8F"/>
          </w:tcPr>
          <w:p w:rsidR="006B367E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 Manifestarea interesului pentru practicarea sportului de performanţă</w:t>
            </w:r>
          </w:p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 Cultivarea dorinţei de afirmare în disciplina sportivă practicată</w:t>
            </w:r>
          </w:p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367E" w:rsidRPr="00520517">
        <w:trPr>
          <w:trHeight w:val="1113"/>
        </w:trPr>
        <w:tc>
          <w:tcPr>
            <w:tcW w:w="1834" w:type="dxa"/>
            <w:vAlign w:val="center"/>
          </w:tcPr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6B367E" w:rsidRPr="001D7A73" w:rsidRDefault="006B367E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6B367E" w:rsidRPr="001D7A73" w:rsidRDefault="006B367E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6B367E" w:rsidRPr="001D7A73" w:rsidRDefault="006B367E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6B367E" w:rsidRPr="001D7A73" w:rsidRDefault="006B367E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FABF8F"/>
          </w:tcPr>
          <w:p w:rsidR="006B367E" w:rsidRPr="0094124E" w:rsidRDefault="006B367E" w:rsidP="00ED2B71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6B367E" w:rsidRPr="0094124E" w:rsidRDefault="006B367E" w:rsidP="00ED2B71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partilor componente ale arcului si functiile lor</w:t>
            </w:r>
          </w:p>
        </w:tc>
        <w:tc>
          <w:tcPr>
            <w:tcW w:w="4666" w:type="dxa"/>
            <w:shd w:val="clear" w:color="auto" w:fill="FABF8F"/>
          </w:tcPr>
          <w:p w:rsidR="006B367E" w:rsidRPr="00363F1E" w:rsidRDefault="006B367E" w:rsidP="00ED2B71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6B367E" w:rsidRPr="00363F1E" w:rsidRDefault="006B367E" w:rsidP="00ED2B71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5.1. 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3402"/>
        <w:gridCol w:w="3224"/>
        <w:gridCol w:w="1714"/>
      </w:tblGrid>
      <w:tr w:rsidR="006B367E" w:rsidRPr="007C2B19">
        <w:trPr>
          <w:trHeight w:val="250"/>
        </w:trPr>
        <w:tc>
          <w:tcPr>
            <w:tcW w:w="14573" w:type="dxa"/>
            <w:gridSpan w:val="7"/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(20 lecţii)</w:t>
            </w:r>
          </w:p>
        </w:tc>
      </w:tr>
      <w:tr w:rsidR="006B367E" w:rsidRPr="007C2B19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6B367E" w:rsidRPr="007C2B19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6B367E" w:rsidRPr="007C2B19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1-6-11-16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ionarea procedeelor tehnice de bază</w:t>
            </w:r>
          </w:p>
          <w:p w:rsidR="006B367E" w:rsidRPr="007C2B19" w:rsidRDefault="006B367E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ED2B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7C2B19" w:rsidRDefault="006B367E" w:rsidP="00ED2B71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6B367E" w:rsidRPr="007C2B19" w:rsidRDefault="006B367E" w:rsidP="00ED2B71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ionarea procedeelor tehnice de bază, specifice disciplinei sportive</w:t>
            </w:r>
          </w:p>
        </w:tc>
        <w:tc>
          <w:tcPr>
            <w:tcW w:w="3402" w:type="dxa"/>
          </w:tcPr>
          <w:p w:rsidR="006B367E" w:rsidRPr="007C2B19" w:rsidRDefault="006B367E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Consolidarea procedeelor tehnice de bază, specifice tirului cu arcul </w:t>
            </w:r>
          </w:p>
          <w:p w:rsidR="006B367E" w:rsidRPr="007C2B19" w:rsidRDefault="006B367E" w:rsidP="00ED2B71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mobilităţii articulare</w:t>
            </w: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DB4BBD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Optimizarea fazei de extensie 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Mentineri, extensii si declansari cu coarda neelastica</w:t>
            </w:r>
          </w:p>
          <w:p w:rsidR="006B367E" w:rsidRPr="007C2B19" w:rsidRDefault="006B367E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Scoateri de sub click</w:t>
            </w:r>
          </w:p>
          <w:p w:rsidR="006B367E" w:rsidRPr="007C2B19" w:rsidRDefault="006B367E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la timp variat si ritm stabil (3 sec, 5 sec, 7 sec)</w:t>
            </w:r>
          </w:p>
          <w:p w:rsidR="006B367E" w:rsidRPr="007C2B19" w:rsidRDefault="006B367E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cu mentinerea reperelor pe durata extensiei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3x5x10 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6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6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6B367E" w:rsidRPr="007C2B19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2-7-12-17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Consolidarea elementelor tehnice de bază</w:t>
            </w: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6B367E" w:rsidRPr="007C2B19" w:rsidRDefault="006B367E" w:rsidP="00ED2B71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Reguli de comportare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6B367E" w:rsidRPr="007C2B19" w:rsidRDefault="006B367E" w:rsidP="00ED2B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7C2B19" w:rsidRDefault="006B367E" w:rsidP="00ED2B71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6B367E" w:rsidRPr="007C2B19" w:rsidRDefault="006B367E" w:rsidP="00ED2B71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6B367E" w:rsidRPr="007C2B19" w:rsidRDefault="006B367E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6B367E" w:rsidRPr="007C2B19" w:rsidRDefault="006B367E" w:rsidP="00ED2B7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Optimizarea tehnicii de tragere prin exercitii fara arc (simulari – cu sau fara corzi elastice)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 regulamentului de tragere, de comportament in poligon, a actiunilor permise si a celor strict interzise</w:t>
            </w:r>
          </w:p>
          <w:p w:rsidR="006B367E" w:rsidRPr="007C2B19" w:rsidRDefault="006B367E" w:rsidP="00ED2B71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DB4BBD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6B367E" w:rsidRPr="007C2B19" w:rsidRDefault="006B367E" w:rsidP="00DB4BBD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7C2B19" w:rsidRDefault="006B367E" w:rsidP="00ED2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7C2B19" w:rsidRDefault="006B367E" w:rsidP="00ED2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6B367E" w:rsidRPr="007C2B19" w:rsidRDefault="006B367E" w:rsidP="00ED2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</w:rPr>
              <w:t>S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imulari de tragere cu coarda elastica in fata oglinzii</w:t>
            </w:r>
          </w:p>
          <w:p w:rsidR="006B367E" w:rsidRPr="007C2B19" w:rsidRDefault="006B367E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Simulari de tragere cu atentie pe repartizarea tensiunilor inainte – inapoi 50-50%</w:t>
            </w:r>
          </w:p>
          <w:p w:rsidR="006B367E" w:rsidRPr="007C2B19" w:rsidRDefault="006B367E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Simulari de tragere cu atentie pe sincronizarea bratelor la eliberarea corzii</w:t>
            </w:r>
          </w:p>
          <w:p w:rsidR="006B367E" w:rsidRPr="007C2B19" w:rsidRDefault="006B367E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Simulari de tragere cu atentie pe fazele de respiratie si ritm cardiac</w:t>
            </w:r>
          </w:p>
          <w:p w:rsidR="006B367E" w:rsidRPr="007C2B19" w:rsidRDefault="006B367E" w:rsidP="00ED2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6B367E" w:rsidRPr="007C2B19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3-8-13-18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Perfec</w:t>
            </w:r>
            <w:r w:rsidRPr="007C2B19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ionarea elementelor tehnice de bază</w:t>
            </w: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6B367E" w:rsidRPr="007C2B19" w:rsidRDefault="006B367E" w:rsidP="006A6092">
            <w:pPr>
              <w:pStyle w:val="ListParagrap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Reguli de comportament</w:t>
            </w:r>
          </w:p>
          <w:p w:rsidR="006B367E" w:rsidRPr="007C2B19" w:rsidRDefault="006B367E" w:rsidP="006A6092">
            <w:pPr>
              <w:pStyle w:val="ListParagrap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Aplicarea prevederilor regulamentare specifice categoriei de vârstă</w:t>
            </w: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ED2B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Rela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ionarea adecvată în cadrul grupului, în func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ie de cerin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ele activită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ii de pregătire 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 competi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ională</w:t>
            </w:r>
          </w:p>
          <w:p w:rsidR="006B367E" w:rsidRPr="007C2B19" w:rsidRDefault="006B367E" w:rsidP="00ED2B71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Sus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inerea eforturilor generale 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 specifice impuse de activitatea de pregătire 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 cea competi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ională</w:t>
            </w:r>
          </w:p>
          <w:p w:rsidR="006B367E" w:rsidRPr="007C2B19" w:rsidRDefault="006B367E" w:rsidP="00ED2B71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ionarea procedeelor tehnice de bază, specifice disciplinei sportive</w:t>
            </w:r>
          </w:p>
        </w:tc>
        <w:tc>
          <w:tcPr>
            <w:tcW w:w="3402" w:type="dxa"/>
          </w:tcPr>
          <w:p w:rsidR="006B367E" w:rsidRPr="007C2B19" w:rsidRDefault="006B367E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6B367E" w:rsidRPr="007C2B19" w:rsidRDefault="006B367E" w:rsidP="00ED2B7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Perfectionarea tragerii la tinta</w:t>
            </w:r>
          </w:p>
          <w:p w:rsidR="006B367E" w:rsidRPr="007C2B19" w:rsidRDefault="006B367E" w:rsidP="006A6092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iei proprii 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 a coechipierilor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DB4BBD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psihologică</w:t>
            </w:r>
          </w:p>
          <w:p w:rsidR="006B367E" w:rsidRPr="007C2B19" w:rsidRDefault="006B367E" w:rsidP="00ED2B71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la punct la distantele de concurs pentru diminuarea grupajului</w:t>
            </w:r>
          </w:p>
          <w:p w:rsidR="006B367E" w:rsidRPr="007C2B19" w:rsidRDefault="006B367E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cu inchiderea ochilor dupa fixare</w:t>
            </w:r>
          </w:p>
          <w:p w:rsidR="006B367E" w:rsidRPr="007C2B19" w:rsidRDefault="006B367E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cu timp variat tip piramida (3 sec, 6 sec, 9 sec, 12 sec, 9 sec, 6 sec, 3 sec)</w:t>
            </w:r>
          </w:p>
          <w:p w:rsidR="006B367E" w:rsidRPr="007C2B19" w:rsidRDefault="006B367E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Tragerea la tinta fara obiectiv de scor</w:t>
            </w:r>
          </w:p>
          <w:p w:rsidR="006B367E" w:rsidRPr="007C2B19" w:rsidRDefault="006B367E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B4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cu recuperarea sagetii de partener//Tragere in regim de concurs//Tragere meciuri eliminatorii//Tragere meciuri pe echipe/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min.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Timp variabil (în func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ie de mijloacele alese)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6B367E" w:rsidRPr="007C2B19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4-9-14-19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ionarea elementelor tehnice de bază</w:t>
            </w:r>
          </w:p>
          <w:p w:rsidR="006B367E" w:rsidRPr="007C2B19" w:rsidRDefault="006B367E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6B367E" w:rsidRPr="007C2B19" w:rsidRDefault="006B367E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6B367E" w:rsidRPr="007C2B19" w:rsidRDefault="006B367E" w:rsidP="00ED2B71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ED2B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7C2B19" w:rsidRDefault="006B367E" w:rsidP="00ED2B71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ED2B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ionarea procedeelor tehnice de bază, specifice disciplinei sportive</w:t>
            </w:r>
          </w:p>
        </w:tc>
        <w:tc>
          <w:tcPr>
            <w:tcW w:w="3402" w:type="dxa"/>
          </w:tcPr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mobilităţii articulare</w:t>
            </w: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6B367E" w:rsidRPr="007C2B19" w:rsidRDefault="006B367E" w:rsidP="00ED2B71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Optimizarea tehnicii de tragere prin exercitii fara arc (simulari – cu sau fara corzi elastice)</w:t>
            </w:r>
          </w:p>
          <w:p w:rsidR="006B367E" w:rsidRPr="007C2B19" w:rsidRDefault="006B367E" w:rsidP="00ED2B71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Simulari de tragere cu timp cronometrat tip piramida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Simulari de tragere cu atentie pe repartizarea tensiunilor inainte – inapoi 50-50%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Simulari de tragere cu atentie pe sincronizarea bratelor la eliberarea corzii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Simulari de tragere cu atentie pe fazele de respiratie si ritm cardiac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B367E" w:rsidRPr="007C2B19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5-10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ionarea procedeelor tehnice de bază</w:t>
            </w:r>
          </w:p>
          <w:p w:rsidR="006B367E" w:rsidRPr="007C2B19" w:rsidRDefault="006B367E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ED2B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ionarea procedeelor tehnice de bază, specifice disciplinei sportive</w:t>
            </w:r>
          </w:p>
          <w:p w:rsidR="006B367E" w:rsidRPr="007C2B19" w:rsidRDefault="006B367E" w:rsidP="00ED2B71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poten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ialului tehnic în activitatea de pregătire</w:t>
            </w:r>
          </w:p>
        </w:tc>
        <w:tc>
          <w:tcPr>
            <w:tcW w:w="3402" w:type="dxa"/>
          </w:tcPr>
          <w:p w:rsidR="006B367E" w:rsidRPr="007C2B19" w:rsidRDefault="006B367E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Selectia echipamentului</w:t>
            </w:r>
          </w:p>
          <w:p w:rsidR="006B367E" w:rsidRPr="007C2B19" w:rsidRDefault="006B367E" w:rsidP="00ED2B7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 regulamentului de tragere, de comportament in poligon, a actiunilor permise si a celor strict interzise</w:t>
            </w:r>
          </w:p>
          <w:p w:rsidR="006B367E" w:rsidRPr="007C2B19" w:rsidRDefault="006B367E" w:rsidP="00ED2B7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6B367E" w:rsidRPr="007C2B19" w:rsidRDefault="006B367E" w:rsidP="00ED2B7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Pregătire psihologică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antrenament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6B367E" w:rsidRPr="007C2B19" w:rsidRDefault="006B367E" w:rsidP="00ED2B71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pentru selectia sagetilor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cu sageti cu pene si fara pene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prin hartie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la punct cu departarea fata de tinta din 2 in 2 m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in regim de concurs//Tragere cu timp scurtat//Tragere meciuri eliminatorii si sageti de baraj//Tragere cu miza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Concentrare, vizualizare, linistire etc.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Nr. variabil de serii (până la reglarea arcului)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6B367E" w:rsidRPr="007C2B19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6B367E" w:rsidRPr="007C2B19" w:rsidRDefault="006B367E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6B367E" w:rsidRPr="007C2B19" w:rsidRDefault="006B367E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ED2B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7C2B19" w:rsidRDefault="006B367E" w:rsidP="00ED2B71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3402" w:type="dxa"/>
          </w:tcPr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mobilităţii articulare</w:t>
            </w: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Genoflexiuni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Flotari fata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Flotari la spate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6x10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6B367E" w:rsidRPr="007C2B19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20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6B367E" w:rsidRPr="007C2B19" w:rsidRDefault="006B367E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6B367E" w:rsidRPr="007C2B19" w:rsidRDefault="006B367E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ED2B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7C2B19" w:rsidRDefault="006B367E" w:rsidP="00ED2B71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3402" w:type="dxa"/>
          </w:tcPr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mobilităţii articulare</w:t>
            </w: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Inot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Masaj &amp; kinetoterapie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50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50 min</w:t>
            </w:r>
          </w:p>
        </w:tc>
      </w:tr>
    </w:tbl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Pr="00DA145D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6B367E" w:rsidRPr="00520517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6B367E" w:rsidRPr="00520517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6B367E" w:rsidRPr="00520517" w:rsidRDefault="006B367E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6B367E" w:rsidRPr="00520517" w:rsidRDefault="006B367E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PERFORMANTA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Etapa de pregătire: precompetiţională II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5</w:t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10</w:t>
      </w:r>
      <w:r w:rsidRPr="00520517">
        <w:rPr>
          <w:rFonts w:ascii="Times New Roman" w:hAnsi="Times New Roman" w:cs="Times New Roman"/>
          <w:sz w:val="20"/>
          <w:szCs w:val="20"/>
        </w:rPr>
        <w:t>.01 – 6.02.2011</w:t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4" type="#_x0000_t202" style="position:absolute;margin-left:488.55pt;margin-top:29.9pt;width:227.75pt;height:121.8pt;z-index:251657216">
            <v:textbox style="mso-next-textbox:#_x0000_s1034;mso-fit-shape-to-text:t">
              <w:txbxContent>
                <w:p w:rsidR="006B367E" w:rsidRPr="00F05F1A" w:rsidRDefault="006B367E" w:rsidP="00ED2B71">
                  <w:pPr>
                    <w:numPr>
                      <w:ilvl w:val="0"/>
                      <w:numId w:val="40"/>
                    </w:numPr>
                    <w:shd w:val="clear" w:color="auto" w:fill="FABF8F"/>
                    <w:spacing w:after="0" w:line="240" w:lineRule="auto"/>
                    <w:ind w:left="36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  arcuri complete,  duzini să</w:t>
                  </w:r>
                  <w:r w:rsidRPr="00A31727">
                    <w:rPr>
                      <w:rFonts w:ascii="Times New Roman" w:hAnsi="Times New Roman" w:cs="Times New Roman"/>
                    </w:rPr>
                    <w:t>ge</w:t>
                  </w:r>
                  <w:r>
                    <w:rPr>
                      <w:rFonts w:ascii="Times New Roman" w:hAnsi="Times New Roman" w:cs="Times New Roman"/>
                    </w:rPr>
                    <w:t>ţi (de nivel performanţial), crose greutate max. 900-1300 gr., lungime după talie şi alonjă, braţe arc 32-42 lbs. în funcţie de forţa specifică, alonjă şi talie; utilizare lunetă şi trepied, control electronic al tragerii (tip SCATT, platformă cu senzori, videocameră), pantofi</w:t>
                  </w:r>
                  <w:r w:rsidRPr="00A31727">
                    <w:rPr>
                      <w:rFonts w:ascii="Times New Roman" w:hAnsi="Times New Roman" w:cs="Times New Roman"/>
                    </w:rPr>
                    <w:t xml:space="preserve"> de tragere, ţinte de 122 cm</w:t>
                  </w:r>
                </w:p>
              </w:txbxContent>
            </v:textbox>
            <w10:wrap type="square"/>
          </v:shape>
        </w:pict>
      </w:r>
      <w:r>
        <w:rPr>
          <w:noProof/>
          <w:lang w:val="en-US"/>
        </w:rPr>
        <w:pict>
          <v:shape id="_x0000_s1035" type="#_x0000_t202" style="position:absolute;margin-left:-12.75pt;margin-top:29.9pt;width:493.95pt;height:83.85pt;z-index:251656192" fillcolor="#fabf8f">
            <v:textbox style="mso-next-textbox:#_x0000_s1035;mso-fit-shape-to-text:t">
              <w:txbxContent>
                <w:p w:rsidR="006B367E" w:rsidRPr="00D81E1E" w:rsidRDefault="006B367E" w:rsidP="00ED2B71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>OBIECTIVE INTERMEDIARE DE PERFORMAN</w:t>
                  </w:r>
                  <w:r w:rsidRPr="00D81E1E">
                    <w:rPr>
                      <w:rFonts w:ascii="Tahoma" w:hAnsi="Tahoma" w:cs="Tahoma"/>
                      <w:b/>
                      <w:bCs/>
                    </w:rPr>
                    <w:t>Ț</w:t>
                  </w: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 xml:space="preserve">Ă: </w:t>
                  </w:r>
                </w:p>
                <w:p w:rsidR="006B367E" w:rsidRPr="00D81E1E" w:rsidRDefault="006B367E" w:rsidP="00ED2B71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 xml:space="preserve">- </w:t>
                  </w:r>
                  <w:r w:rsidRPr="00D81E1E">
                    <w:rPr>
                      <w:rFonts w:ascii="Times New Roman" w:hAnsi="Times New Roman" w:cs="Times New Roman"/>
                    </w:rPr>
                    <w:t>perfec</w:t>
                  </w:r>
                  <w:r w:rsidRPr="00D81E1E">
                    <w:rPr>
                      <w:rFonts w:ascii="Tahoma" w:hAnsi="Tahoma" w:cs="Tahoma"/>
                    </w:rPr>
                    <w:t>ț</w:t>
                  </w:r>
                  <w:r w:rsidRPr="00D81E1E">
                    <w:rPr>
                      <w:rFonts w:ascii="Times New Roman" w:hAnsi="Times New Roman" w:cs="Times New Roman"/>
                    </w:rPr>
                    <w:t>ionarea procedeelor de bază</w:t>
                  </w:r>
                </w:p>
                <w:p w:rsidR="006B367E" w:rsidRPr="00D81E1E" w:rsidRDefault="006B367E" w:rsidP="00ED2B71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6B367E" w:rsidRDefault="006B367E" w:rsidP="00ED2B71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adaptarea poziţiei de tragere la distanţe scurte</w:t>
                  </w:r>
                </w:p>
                <w:p w:rsidR="006B367E" w:rsidRDefault="006B367E" w:rsidP="000A3E56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realizarea baremelor cifrice stabilite de antrenor</w:t>
                  </w:r>
                </w:p>
                <w:p w:rsidR="006B367E" w:rsidRPr="000A3E56" w:rsidRDefault="006B367E" w:rsidP="000A3E56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393B82">
                    <w:rPr>
                      <w:rFonts w:ascii="Times New Roman" w:hAnsi="Times New Roman" w:cs="Times New Roman"/>
                    </w:rPr>
                    <w:t xml:space="preserve">- </w:t>
                  </w:r>
                  <w:r w:rsidRPr="000A3E56">
                    <w:rPr>
                      <w:rFonts w:ascii="Times New Roman" w:hAnsi="Times New Roman" w:cs="Times New Roman"/>
                    </w:rPr>
                    <w:t>cultivarea dorinţei de afirmare în concurs</w:t>
                  </w:r>
                </w:p>
                <w:p w:rsidR="006B367E" w:rsidRPr="00D81E1E" w:rsidRDefault="006B367E" w:rsidP="00ED2B71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81E1E">
                    <w:rPr>
                      <w:rFonts w:ascii="Times New Roman" w:hAnsi="Times New Roman" w:cs="Times New Roman"/>
                    </w:rPr>
                    <w:t>cunoa</w:t>
                  </w:r>
                  <w:r w:rsidRPr="00D81E1E">
                    <w:rPr>
                      <w:rFonts w:ascii="Tahoma" w:hAnsi="Tahoma" w:cs="Tahoma"/>
                    </w:rPr>
                    <w:t>ș</w:t>
                  </w:r>
                  <w:r w:rsidRPr="00D81E1E">
                    <w:rPr>
                      <w:rFonts w:ascii="Times New Roman" w:hAnsi="Times New Roman" w:cs="Times New Roman"/>
                    </w:rPr>
                    <w:t>terea regulamentului de tragere în competiţiile indoor</w:t>
                  </w:r>
                </w:p>
                <w:p w:rsidR="006B367E" w:rsidRPr="00D81E1E" w:rsidRDefault="006B367E" w:rsidP="00ED2B71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cunoa</w:t>
                  </w:r>
                  <w:r w:rsidRPr="00D81E1E">
                    <w:rPr>
                      <w:rFonts w:ascii="Tahoma" w:hAnsi="Tahoma" w:cs="Tahoma"/>
                    </w:rPr>
                    <w:t>ș</w:t>
                  </w:r>
                  <w:r w:rsidRPr="00D81E1E">
                    <w:rPr>
                      <w:rFonts w:ascii="Times New Roman" w:hAnsi="Times New Roman" w:cs="Times New Roman"/>
                    </w:rPr>
                    <w:t xml:space="preserve">terea regulilor de comportare în antrenament şi concurs </w:t>
                  </w:r>
                </w:p>
              </w:txbxContent>
            </v:textbox>
            <w10:wrap type="square"/>
          </v:shape>
        </w:pict>
      </w:r>
    </w:p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6B367E" w:rsidRPr="00520517">
        <w:trPr>
          <w:trHeight w:val="252"/>
        </w:trPr>
        <w:tc>
          <w:tcPr>
            <w:tcW w:w="14410" w:type="dxa"/>
            <w:gridSpan w:val="4"/>
          </w:tcPr>
          <w:p w:rsidR="006B367E" w:rsidRPr="00520517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6B367E" w:rsidRPr="00520517">
        <w:trPr>
          <w:trHeight w:val="252"/>
        </w:trPr>
        <w:tc>
          <w:tcPr>
            <w:tcW w:w="5412" w:type="dxa"/>
            <w:gridSpan w:val="2"/>
          </w:tcPr>
          <w:p w:rsidR="006B367E" w:rsidRPr="00520517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6B367E" w:rsidRPr="00520517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6B367E" w:rsidRPr="00520517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6B367E" w:rsidRPr="00520517">
        <w:trPr>
          <w:trHeight w:val="264"/>
        </w:trPr>
        <w:tc>
          <w:tcPr>
            <w:tcW w:w="5412" w:type="dxa"/>
            <w:gridSpan w:val="2"/>
          </w:tcPr>
          <w:p w:rsidR="006B367E" w:rsidRPr="00520517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6B367E" w:rsidRPr="00520517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6B367E" w:rsidRPr="00520517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6B367E" w:rsidRPr="00520517">
        <w:trPr>
          <w:trHeight w:val="350"/>
        </w:trPr>
        <w:tc>
          <w:tcPr>
            <w:tcW w:w="1834" w:type="dxa"/>
            <w:vAlign w:val="center"/>
          </w:tcPr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6B367E" w:rsidRPr="001D7A73" w:rsidRDefault="006B367E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6B367E" w:rsidRPr="001D7A73" w:rsidRDefault="006B367E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6B367E" w:rsidRPr="001D7A73" w:rsidRDefault="006B367E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6B367E" w:rsidRPr="001D7A73" w:rsidRDefault="006B367E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6B367E" w:rsidRPr="001D7A73" w:rsidRDefault="006B367E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6B367E" w:rsidRPr="001D7A73" w:rsidRDefault="006B367E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FABF8F"/>
          </w:tcPr>
          <w:p w:rsidR="006B367E" w:rsidRPr="0094124E" w:rsidRDefault="006B367E" w:rsidP="00ED2B71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6B367E" w:rsidRPr="0094124E" w:rsidRDefault="006B367E" w:rsidP="00ED2B71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6B367E" w:rsidRPr="0094124E" w:rsidRDefault="006B367E" w:rsidP="00ED2B71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6B367E" w:rsidRPr="0094124E" w:rsidRDefault="006B367E" w:rsidP="00ED2B71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6B367E" w:rsidRPr="0094124E" w:rsidRDefault="006B367E" w:rsidP="00ED2B71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capacităţii de bilateralitate (ambidextrie)</w:t>
            </w:r>
          </w:p>
          <w:p w:rsidR="006B367E" w:rsidRPr="0094124E" w:rsidRDefault="006B367E" w:rsidP="00ED2B71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FABF8F"/>
          </w:tcPr>
          <w:p w:rsidR="006B367E" w:rsidRPr="00747455" w:rsidRDefault="006B367E" w:rsidP="00ED2B71">
            <w:pPr>
              <w:pStyle w:val="LasfarsitulPeparcursul"/>
              <w:shd w:val="clear" w:color="auto" w:fill="FABF8F"/>
              <w:ind w:left="644"/>
              <w:rPr>
                <w:rFonts w:ascii="Times New Roman" w:hAnsi="Times New Roman" w:cs="Times New Roman"/>
                <w:i w:val="0"/>
                <w:iCs w:val="0"/>
                <w:lang w:val="ro-RO"/>
              </w:rPr>
            </w:pPr>
            <w:r w:rsidRPr="00747455">
              <w:rPr>
                <w:rFonts w:ascii="Times New Roman" w:hAnsi="Times New Roman" w:cs="Times New Roman"/>
                <w:i w:val="0"/>
                <w:iCs w:val="0"/>
                <w:lang w:val="ro-RO"/>
              </w:rPr>
              <w:t>1.1 Îmbunătăţirea deprinderilor motrice de bază/ utilitar-aplicative necesare practicării disciplinei sportive</w:t>
            </w:r>
          </w:p>
          <w:p w:rsidR="006B367E" w:rsidRPr="00747455" w:rsidRDefault="006B367E" w:rsidP="00ED2B71">
            <w:pPr>
              <w:pStyle w:val="LasfarsitulPeparcursul"/>
              <w:shd w:val="clear" w:color="auto" w:fill="FABF8F"/>
              <w:ind w:left="644"/>
              <w:rPr>
                <w:rFonts w:ascii="Times New Roman" w:hAnsi="Times New Roman" w:cs="Times New Roman"/>
                <w:i w:val="0"/>
                <w:iCs w:val="0"/>
                <w:lang w:val="ro-RO"/>
              </w:rPr>
            </w:pPr>
            <w:r w:rsidRPr="00747455">
              <w:rPr>
                <w:rFonts w:ascii="Times New Roman" w:hAnsi="Times New Roman" w:cs="Times New Roman"/>
                <w:i w:val="0"/>
                <w:iCs w:val="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6B367E" w:rsidRPr="00747455" w:rsidRDefault="006B367E" w:rsidP="00ED2B71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  <w:r w:rsidRPr="00747455">
              <w:rPr>
                <w:rFonts w:ascii="Times New Roman" w:hAnsi="Times New Roman" w:cs="Times New Roman"/>
              </w:rPr>
              <w:t xml:space="preserve">2.1 Învăţarea procedeelor tehnice de bază, specifice disciplinei sportive </w:t>
            </w:r>
          </w:p>
        </w:tc>
      </w:tr>
      <w:tr w:rsidR="006B367E" w:rsidRPr="00520517">
        <w:trPr>
          <w:trHeight w:val="542"/>
        </w:trPr>
        <w:tc>
          <w:tcPr>
            <w:tcW w:w="1834" w:type="dxa"/>
            <w:vAlign w:val="center"/>
          </w:tcPr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6B367E" w:rsidRPr="001D7A73" w:rsidRDefault="006B367E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FABF8F"/>
          </w:tcPr>
          <w:p w:rsidR="006B367E" w:rsidRPr="0094124E" w:rsidRDefault="006B367E" w:rsidP="00ED2B71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94124E">
              <w:rPr>
                <w:rFonts w:ascii="Tahoma" w:hAnsi="Tahoma" w:cs="Tahoma"/>
                <w:sz w:val="20"/>
                <w:szCs w:val="20"/>
              </w:rPr>
              <w:t>ț</w:t>
            </w: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ionarea procedeelor tehnice de bază, specifice tirului cu arcul </w:t>
            </w:r>
          </w:p>
          <w:p w:rsidR="006B367E" w:rsidRPr="0094124E" w:rsidRDefault="006B367E" w:rsidP="00ED2B71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asezarea picioarelor, repartizarea egala a greutatii pe ambele picioare</w:t>
            </w:r>
          </w:p>
          <w:p w:rsidR="006B367E" w:rsidRPr="0094124E" w:rsidRDefault="006B367E" w:rsidP="00ED2B71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armarea: cu bratele pe orizontala, cotul mainii de coarda in aliniere cu sageata</w:t>
            </w:r>
          </w:p>
          <w:p w:rsidR="006B367E" w:rsidRPr="0094124E" w:rsidRDefault="006B367E" w:rsidP="00ED2B71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fixarea: pe reperele anatomice – coarda pe varful nasului, mijlocul barbiei, degetul aratator lipit sub barbie</w:t>
            </w:r>
          </w:p>
          <w:p w:rsidR="006B367E" w:rsidRPr="0094124E" w:rsidRDefault="006B367E" w:rsidP="00ED2B71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declansarea: eliberarea simultana a celor trei degete de coarda, in prelungirea sagetii, cu pozitie finala lipita pe baza gatului</w:t>
            </w:r>
          </w:p>
          <w:p w:rsidR="006B367E" w:rsidRPr="0094124E" w:rsidRDefault="006B367E" w:rsidP="00ED2B71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94124E" w:rsidRDefault="006B367E" w:rsidP="00ED2B71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6B367E" w:rsidRPr="0094124E" w:rsidRDefault="006B367E" w:rsidP="00ED2B71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in abordarea tehnicii de tragere se va tine cont de particularitatile morfo-functionale ale fiecarui sportiv, cautandu-se pozitiile comode</w:t>
            </w:r>
          </w:p>
          <w:p w:rsidR="006B367E" w:rsidRPr="00520517" w:rsidRDefault="006B367E" w:rsidP="00ED2B71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Învăţarea procedeelor tehnice de bază, specifice disciplinei sportive</w:t>
            </w:r>
          </w:p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individuale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elementare,  specifice disciplinei sportive</w:t>
            </w:r>
          </w:p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 Consolidarea procedeelor tehnice şi a acţiunilor tactice însuşite</w:t>
            </w:r>
          </w:p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367E" w:rsidRPr="00520517">
        <w:trPr>
          <w:trHeight w:val="603"/>
        </w:trPr>
        <w:tc>
          <w:tcPr>
            <w:tcW w:w="1834" w:type="dxa"/>
            <w:vAlign w:val="center"/>
          </w:tcPr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ED2B71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iuni tactice recomandate individual</w:t>
            </w:r>
          </w:p>
        </w:tc>
        <w:tc>
          <w:tcPr>
            <w:tcW w:w="4332" w:type="dxa"/>
            <w:shd w:val="clear" w:color="auto" w:fill="FABF8F"/>
          </w:tcPr>
          <w:p w:rsidR="006B367E" w:rsidRDefault="006B367E" w:rsidP="00ED2B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însuşirea ac</w:t>
            </w:r>
            <w:r w:rsidRPr="006A3371">
              <w:rPr>
                <w:rFonts w:ascii="Tahoma" w:hAnsi="Tahoma" w:cs="Tahoma"/>
                <w:sz w:val="20"/>
                <w:szCs w:val="20"/>
              </w:rPr>
              <w:t>ț</w:t>
            </w: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iunilo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 tactice individuale</w:t>
            </w: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,  specifice tirului cu arcul</w:t>
            </w:r>
          </w:p>
          <w:p w:rsidR="006B367E" w:rsidRDefault="006B367E" w:rsidP="00ED2B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6B367E" w:rsidRPr="006A3371" w:rsidRDefault="006B367E" w:rsidP="00ED2B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6B367E" w:rsidRPr="00520517" w:rsidRDefault="006B367E" w:rsidP="00ED2B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3.3. Manifestarea unui comportament bazat pe fair-play fa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ă de parteneri, antrenori, adversari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arbitri</w:t>
            </w:r>
          </w:p>
        </w:tc>
      </w:tr>
      <w:tr w:rsidR="006B367E" w:rsidRPr="00520517">
        <w:trPr>
          <w:trHeight w:val="436"/>
        </w:trPr>
        <w:tc>
          <w:tcPr>
            <w:tcW w:w="1834" w:type="dxa"/>
            <w:vAlign w:val="center"/>
          </w:tcPr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FABF8F"/>
          </w:tcPr>
          <w:p w:rsidR="006B367E" w:rsidRDefault="006B367E" w:rsidP="00ED2B71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6B367E" w:rsidRPr="00520517" w:rsidRDefault="006B367E" w:rsidP="00ED2B7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520517" w:rsidRDefault="006B367E" w:rsidP="00ED2B71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ultivarea increderii de sine si a dorintei de a invinge</w:t>
            </w:r>
          </w:p>
        </w:tc>
        <w:tc>
          <w:tcPr>
            <w:tcW w:w="4666" w:type="dxa"/>
            <w:shd w:val="clear" w:color="auto" w:fill="FABF8F"/>
          </w:tcPr>
          <w:p w:rsidR="006B367E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 Manifestarea interesului pentru practicarea sportului de performanţă</w:t>
            </w:r>
          </w:p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 Cultivarea dorinţei de afirmare în disciplina sportivă practicată</w:t>
            </w:r>
          </w:p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367E" w:rsidRPr="00520517">
        <w:trPr>
          <w:trHeight w:val="1113"/>
        </w:trPr>
        <w:tc>
          <w:tcPr>
            <w:tcW w:w="1834" w:type="dxa"/>
            <w:vAlign w:val="center"/>
          </w:tcPr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6B367E" w:rsidRPr="001D7A73" w:rsidRDefault="006B367E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6B367E" w:rsidRPr="001D7A73" w:rsidRDefault="006B367E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6B367E" w:rsidRPr="001D7A73" w:rsidRDefault="006B367E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6B367E" w:rsidRPr="001D7A73" w:rsidRDefault="006B367E" w:rsidP="00ED2B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FABF8F"/>
          </w:tcPr>
          <w:p w:rsidR="006B367E" w:rsidRPr="0094124E" w:rsidRDefault="006B367E" w:rsidP="00ED2B71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6B367E" w:rsidRPr="0094124E" w:rsidRDefault="006B367E" w:rsidP="00ED2B71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partilor componente ale arcului si functiile lor</w:t>
            </w:r>
          </w:p>
        </w:tc>
        <w:tc>
          <w:tcPr>
            <w:tcW w:w="4666" w:type="dxa"/>
            <w:shd w:val="clear" w:color="auto" w:fill="FABF8F"/>
          </w:tcPr>
          <w:p w:rsidR="006B367E" w:rsidRPr="00363F1E" w:rsidRDefault="006B367E" w:rsidP="00ED2B71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6B367E" w:rsidRPr="00363F1E" w:rsidRDefault="006B367E" w:rsidP="00ED2B71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6B367E" w:rsidRPr="00520517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5.1. 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6B367E" w:rsidRPr="00520517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3402"/>
        <w:gridCol w:w="3224"/>
        <w:gridCol w:w="1714"/>
      </w:tblGrid>
      <w:tr w:rsidR="006B367E" w:rsidRPr="007C2B19">
        <w:trPr>
          <w:trHeight w:val="250"/>
        </w:trPr>
        <w:tc>
          <w:tcPr>
            <w:tcW w:w="14573" w:type="dxa"/>
            <w:gridSpan w:val="7"/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(19 lecţii)</w:t>
            </w:r>
          </w:p>
        </w:tc>
      </w:tr>
      <w:tr w:rsidR="006B367E" w:rsidRPr="007C2B19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6B367E" w:rsidRPr="007C2B19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6B367E" w:rsidRPr="007C2B19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1-6-11-16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ionarea procedeelor tehnice de bază</w:t>
            </w:r>
          </w:p>
          <w:p w:rsidR="006B367E" w:rsidRPr="007C2B19" w:rsidRDefault="006B367E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ED2B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7C2B19" w:rsidRDefault="006B367E" w:rsidP="00ED2B71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6B367E" w:rsidRPr="007C2B19" w:rsidRDefault="006B367E" w:rsidP="00ED2B71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ionarea procedeelor tehnice de bază, specifice disciplinei sportive</w:t>
            </w:r>
          </w:p>
        </w:tc>
        <w:tc>
          <w:tcPr>
            <w:tcW w:w="3402" w:type="dxa"/>
          </w:tcPr>
          <w:p w:rsidR="006B367E" w:rsidRPr="007C2B19" w:rsidRDefault="006B367E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Consolidarea procedeelor tehnice de bază, specifice tirului cu arcul </w:t>
            </w:r>
          </w:p>
          <w:p w:rsidR="006B367E" w:rsidRPr="007C2B19" w:rsidRDefault="006B367E" w:rsidP="00ED2B71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mobilităţii articulare</w:t>
            </w: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Optimizarea fazei de extensie </w:t>
            </w:r>
          </w:p>
          <w:p w:rsidR="006B367E" w:rsidRPr="007C2B19" w:rsidRDefault="006B367E" w:rsidP="00ED2B71">
            <w:pPr>
              <w:pStyle w:val="ListParagrap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Perfec</w:t>
            </w:r>
            <w:r w:rsidRPr="007C2B19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ionarea tragerii la </w:t>
            </w:r>
            <w:r w:rsidRPr="007C2B19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intă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la timp variat si ritm stabil (3 sec, 5 sec, 7 sec)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cu mentinerea reperelor pe durata extensiei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la punct la distantele de concurs pentru diminuarea grupajului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Tragerea la tinta fara obiectiv de scor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3 x 3 x 5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6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6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6B367E" w:rsidRPr="007C2B19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2-7-12-17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Consolidarea elementelor tehnice de bază</w:t>
            </w: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6B367E" w:rsidRPr="007C2B19" w:rsidRDefault="006B367E" w:rsidP="00ED2B71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Reguli de comportare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6B367E" w:rsidRPr="007C2B19" w:rsidRDefault="006B367E" w:rsidP="00ED2B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7C2B19" w:rsidRDefault="006B367E" w:rsidP="00ED2B71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6B367E" w:rsidRPr="007C2B19" w:rsidRDefault="006B367E" w:rsidP="00ED2B71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6B367E" w:rsidRPr="007C2B19" w:rsidRDefault="006B367E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6B367E" w:rsidRPr="007C2B19" w:rsidRDefault="006B367E" w:rsidP="00ED2B7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Optimizarea tehnicii de tragere prin exercitii fara arc (simulari – cu sau fara corzi elastice)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 regulamentului de tragere, de comportament in poligon, a actiunilor permise si a celor strict interzise</w:t>
            </w:r>
          </w:p>
          <w:p w:rsidR="006B367E" w:rsidRPr="007C2B19" w:rsidRDefault="006B367E" w:rsidP="00ED2B71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6B367E" w:rsidRPr="007C2B19" w:rsidRDefault="006B367E" w:rsidP="00ED2B7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7C2B19" w:rsidRDefault="006B367E" w:rsidP="00ED2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7C2B19" w:rsidRDefault="006B367E" w:rsidP="00ED2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6B367E" w:rsidRPr="007C2B19" w:rsidRDefault="006B367E" w:rsidP="002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Simulari de tragere cu coarda elastica in fata oglinzii</w:t>
            </w:r>
          </w:p>
          <w:p w:rsidR="006B367E" w:rsidRPr="007C2B19" w:rsidRDefault="006B367E" w:rsidP="002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2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Simulari de tragere cu coarda neelastica in fata oglinzii</w:t>
            </w:r>
          </w:p>
          <w:p w:rsidR="006B367E" w:rsidRPr="007C2B19" w:rsidRDefault="006B367E" w:rsidP="002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2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Simulari de tragere cu atentie pe sincronizarea bratelor la eliberarea corzii</w:t>
            </w:r>
          </w:p>
          <w:p w:rsidR="006B367E" w:rsidRPr="007C2B19" w:rsidRDefault="006B367E" w:rsidP="002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2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Simulari de tragere cu atentie pe fazele de respiratie si ritm cardiac</w:t>
            </w:r>
          </w:p>
          <w:p w:rsidR="006B367E" w:rsidRPr="007C2B19" w:rsidRDefault="006B367E" w:rsidP="002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2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6B367E" w:rsidRPr="007C2B19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3-8-13-18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Perfec</w:t>
            </w:r>
            <w:r w:rsidRPr="007C2B19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ionarea elementelor tehnice de bază</w:t>
            </w: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6B367E" w:rsidRPr="007C2B19" w:rsidRDefault="006B367E" w:rsidP="00ED2B71">
            <w:pPr>
              <w:pStyle w:val="ListParagrap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Reguli de comportament</w:t>
            </w:r>
          </w:p>
          <w:p w:rsidR="006B367E" w:rsidRPr="007C2B19" w:rsidRDefault="006B367E" w:rsidP="00ED2B71">
            <w:pPr>
              <w:pStyle w:val="ListParagrap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Aplicarea prevederilor regulamentare specifice categoriei de vârstă</w:t>
            </w: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ED2B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Rela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ionarea adecvată în cadrul grupului, în func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ie de cerin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ele activită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ii de pregătire 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 competi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ională</w:t>
            </w:r>
          </w:p>
          <w:p w:rsidR="006B367E" w:rsidRPr="007C2B19" w:rsidRDefault="006B367E" w:rsidP="00ED2B71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Sus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inerea eforturilor generale 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 specifice impuse de activitatea de pregătire 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 cea competi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ională</w:t>
            </w:r>
          </w:p>
          <w:p w:rsidR="006B367E" w:rsidRPr="007C2B19" w:rsidRDefault="006B367E" w:rsidP="00ED2B71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ionarea procedeelor tehnice de bază, specifice disciplinei sportive</w:t>
            </w:r>
          </w:p>
        </w:tc>
        <w:tc>
          <w:tcPr>
            <w:tcW w:w="3402" w:type="dxa"/>
          </w:tcPr>
          <w:p w:rsidR="006B367E" w:rsidRPr="007C2B19" w:rsidRDefault="006B367E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6B367E" w:rsidRPr="007C2B19" w:rsidRDefault="006B367E" w:rsidP="00ED2B7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Perfectionarea tragerii la tinta</w:t>
            </w:r>
          </w:p>
          <w:p w:rsidR="006B367E" w:rsidRPr="007C2B19" w:rsidRDefault="006B367E" w:rsidP="0027352E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</w:rPr>
              <w:t>Optimizarea fazei de extensie</w:t>
            </w:r>
          </w:p>
          <w:p w:rsidR="006B367E" w:rsidRPr="007C2B19" w:rsidRDefault="006B367E" w:rsidP="00ED2B7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iei proprii 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 a coechipierilor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psihologică</w:t>
            </w:r>
          </w:p>
          <w:p w:rsidR="006B367E" w:rsidRPr="007C2B19" w:rsidRDefault="006B367E" w:rsidP="0027352E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Norme de control</w:t>
            </w:r>
          </w:p>
          <w:p w:rsidR="006B367E" w:rsidRPr="007C2B19" w:rsidRDefault="006B367E" w:rsidP="00ED2B71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2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Scoateri de sub click</w:t>
            </w:r>
          </w:p>
          <w:p w:rsidR="006B367E" w:rsidRPr="007C2B19" w:rsidRDefault="006B367E" w:rsidP="002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2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Mentineri, extensii si declansari cu coarda neelastica</w:t>
            </w:r>
          </w:p>
          <w:p w:rsidR="006B367E" w:rsidRPr="007C2B19" w:rsidRDefault="006B367E" w:rsidP="002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2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cu timp variat tip piramida (3 sec, 6 sec, 9 sec, 12 sec, 9 sec, 6 sec, 3 sec)</w:t>
            </w:r>
          </w:p>
          <w:p w:rsidR="006B367E" w:rsidRPr="007C2B19" w:rsidRDefault="006B367E" w:rsidP="002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Tragerea la tinta cu obiectiv de scor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2735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cu recuperarea sagetii de partener//Tragere in regim de concurs//Tragere meciuri eliminatorii//Tragere meciuri pe echipe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min.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2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2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2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3x5x10 </w:t>
            </w:r>
          </w:p>
          <w:p w:rsidR="006B367E" w:rsidRPr="007C2B19" w:rsidRDefault="006B367E" w:rsidP="002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2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2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7 serii x 3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2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2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2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2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6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273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Timp variabil (în func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ie de mijloacele alese)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6B367E" w:rsidRPr="007C2B19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4-9-14-19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ionarea elementelor tehnice de bază</w:t>
            </w:r>
          </w:p>
          <w:p w:rsidR="006B367E" w:rsidRPr="007C2B19" w:rsidRDefault="006B367E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6B367E" w:rsidRPr="007C2B19" w:rsidRDefault="006B367E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6B367E" w:rsidRPr="007C2B19" w:rsidRDefault="006B367E" w:rsidP="00ED2B71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ED2B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7C2B19" w:rsidRDefault="006B367E" w:rsidP="00ED2B71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ED2B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ionarea procedeelor tehnice de bază, specifice disciplinei sportive</w:t>
            </w:r>
          </w:p>
        </w:tc>
        <w:tc>
          <w:tcPr>
            <w:tcW w:w="3402" w:type="dxa"/>
          </w:tcPr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mobilităţii articulare</w:t>
            </w: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6B367E" w:rsidRPr="007C2B19" w:rsidRDefault="006B367E" w:rsidP="00ED2B71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Optimizarea tehnicii de tragere prin exercitii fara arc (simulari – cu sau fara corzi elastice)</w:t>
            </w:r>
          </w:p>
          <w:p w:rsidR="006B367E" w:rsidRPr="007C2B19" w:rsidRDefault="006B367E" w:rsidP="00ED2B71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ED2B71">
            <w:pPr>
              <w:pStyle w:val="LasfarsitulPeparcursu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Simulari de tragere cu timp cronometrat tip piramida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Simulari de tragere cu atentie pe repartizarea tensiunilor inainte – inapoi 50-50%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Simulari de tragere cu atentie pe sincronizarea bratelor la eliberarea corzii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Simulari de tragere cu atentie pe fazele de respiratie si ritm cardiac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B367E" w:rsidRPr="007C2B19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5-10-15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ionarea procedeelor tehnice de bază</w:t>
            </w:r>
          </w:p>
          <w:p w:rsidR="006B367E" w:rsidRPr="007C2B19" w:rsidRDefault="006B367E" w:rsidP="00ED2B71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6B367E" w:rsidRPr="007C2B19" w:rsidRDefault="006B367E" w:rsidP="00ED2B71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ED2B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ionarea procedeelor tehnice de bază, specifice disciplinei sportive</w:t>
            </w:r>
          </w:p>
          <w:p w:rsidR="006B367E" w:rsidRPr="007C2B19" w:rsidRDefault="006B367E" w:rsidP="00ED2B71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ED2B71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poten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ialului tehnic în activitatea de pregătire</w:t>
            </w:r>
          </w:p>
        </w:tc>
        <w:tc>
          <w:tcPr>
            <w:tcW w:w="3402" w:type="dxa"/>
          </w:tcPr>
          <w:p w:rsidR="006B367E" w:rsidRPr="007C2B19" w:rsidRDefault="006B367E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Selectia echipamentului</w:t>
            </w:r>
          </w:p>
          <w:p w:rsidR="006B367E" w:rsidRPr="007C2B19" w:rsidRDefault="006B367E" w:rsidP="00ED2B7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 regulamentului de tragere, de comportament in poligon, a actiunilor permise si a celor strict interzise</w:t>
            </w:r>
          </w:p>
          <w:p w:rsidR="006B367E" w:rsidRPr="007C2B19" w:rsidRDefault="006B367E" w:rsidP="00ED2B7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6B367E" w:rsidRPr="007C2B19" w:rsidRDefault="006B367E" w:rsidP="00ED2B71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Pregătire psihologică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antrenament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ED2B7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6B367E" w:rsidRPr="007C2B19" w:rsidRDefault="006B367E" w:rsidP="00ED2B71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pentru selectia sagetilor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cu sageti cu pene si fara pene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prin hartie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la punct cu departarea fata de tinta din 2 in 2 m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in regim de concurs//Tragere cu timp scurtat//Tragere meciuri eliminatorii si sageti de baraj//Tragere cu miza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Concentrare, vizualizare, linistire etc.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Nr. variabil de serii (până la reglarea arcului)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6B367E" w:rsidRPr="007C2B19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20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27352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Cunoa</w:t>
            </w:r>
            <w:r w:rsidRPr="007C2B19">
              <w:rPr>
                <w:rFonts w:ascii="Tahoma" w:hAnsi="Tahoma" w:cs="Tahoma"/>
                <w:sz w:val="20"/>
                <w:szCs w:val="20"/>
              </w:rPr>
              <w:t>ș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terea regulamentului de concurs</w:t>
            </w:r>
          </w:p>
          <w:p w:rsidR="006B367E" w:rsidRPr="007C2B19" w:rsidRDefault="006B367E" w:rsidP="0027352E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27352E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Sus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inerea eforturilor generale </w:t>
            </w:r>
            <w:r w:rsidRPr="007C2B19">
              <w:rPr>
                <w:rFonts w:ascii="Tahoma" w:hAnsi="Tahoma" w:cs="Tahoma"/>
                <w:sz w:val="20"/>
                <w:szCs w:val="20"/>
              </w:rPr>
              <w:t>ș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 specifice impuse în competi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27352E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  <w:p w:rsidR="006B367E" w:rsidRPr="007C2B19" w:rsidRDefault="006B367E" w:rsidP="0027352E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27352E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Aplicarea prevederilor regulamentare </w:t>
            </w:r>
          </w:p>
          <w:p w:rsidR="006B367E" w:rsidRPr="007C2B19" w:rsidRDefault="006B367E" w:rsidP="0027352E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6B367E" w:rsidRPr="007C2B19" w:rsidRDefault="006B367E" w:rsidP="000A3E5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 regulamentului de tragere, de comportament in poligon, a actiunilor permise si a celor strict interzise</w:t>
            </w:r>
          </w:p>
          <w:p w:rsidR="006B367E" w:rsidRPr="007C2B19" w:rsidRDefault="006B367E" w:rsidP="000A3E5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0A3E5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6B367E" w:rsidRPr="007C2B19" w:rsidRDefault="006B367E" w:rsidP="000A3E5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0A3E5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6B367E" w:rsidRPr="007C2B19" w:rsidRDefault="006B367E" w:rsidP="000A3E56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prezentarea regulamentului </w:t>
            </w:r>
            <w:r w:rsidRPr="007C2B19">
              <w:rPr>
                <w:rFonts w:ascii="Tahoma" w:hAnsi="Tahoma" w:cs="Tahoma"/>
                <w:sz w:val="20"/>
                <w:szCs w:val="20"/>
              </w:rPr>
              <w:t>ș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 a programului de concurs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Antrenament oficial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Reglaj pe distan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90 min</w:t>
            </w: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ED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</w:tbl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Pr="00520517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6B367E" w:rsidRPr="00520517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6B367E" w:rsidRPr="00520517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6B367E" w:rsidRPr="00520517" w:rsidRDefault="006B367E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6B367E" w:rsidRPr="00520517" w:rsidRDefault="006B367E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PERFORMANTA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</w:t>
      </w:r>
      <w:r>
        <w:rPr>
          <w:rFonts w:ascii="Times New Roman" w:hAnsi="Times New Roman" w:cs="Times New Roman"/>
          <w:b/>
          <w:bCs/>
          <w:sz w:val="20"/>
          <w:szCs w:val="20"/>
        </w:rPr>
        <w:t>a de pregătire: competiţională indoor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6</w:t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6" type="#_x0000_t202" style="position:absolute;margin-left:495.5pt;margin-top:28.35pt;width:227.75pt;height:121.8pt;z-index:251659264">
            <v:textbox style="mso-next-textbox:#_x0000_s1036;mso-fit-shape-to-text:t">
              <w:txbxContent>
                <w:p w:rsidR="006B367E" w:rsidRPr="00F05F1A" w:rsidRDefault="006B367E" w:rsidP="000A3E56">
                  <w:pPr>
                    <w:numPr>
                      <w:ilvl w:val="0"/>
                      <w:numId w:val="40"/>
                    </w:numPr>
                    <w:shd w:val="clear" w:color="auto" w:fill="FABF8F"/>
                    <w:spacing w:after="0" w:line="240" w:lineRule="auto"/>
                    <w:ind w:left="36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  arcuri complete,  duzini să</w:t>
                  </w:r>
                  <w:r w:rsidRPr="00A31727">
                    <w:rPr>
                      <w:rFonts w:ascii="Times New Roman" w:hAnsi="Times New Roman" w:cs="Times New Roman"/>
                    </w:rPr>
                    <w:t>ge</w:t>
                  </w:r>
                  <w:r>
                    <w:rPr>
                      <w:rFonts w:ascii="Times New Roman" w:hAnsi="Times New Roman" w:cs="Times New Roman"/>
                    </w:rPr>
                    <w:t>ţi (de nivel performanţial), crose greutate max. 900-1300 gr., lungime după talie şi alonjă, braţe arc 32-42 lbs. în funcţie de forţa specifică, alonjă şi talie; utilizare lunetă şi trepied, control electronic al tragerii (tip SCATT, platformă cu senzori, videocameră), pantofi</w:t>
                  </w:r>
                  <w:r w:rsidRPr="00A31727">
                    <w:rPr>
                      <w:rFonts w:ascii="Times New Roman" w:hAnsi="Times New Roman" w:cs="Times New Roman"/>
                    </w:rPr>
                    <w:t xml:space="preserve"> de tragere, ţinte de 122 cm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 w:rsidRPr="00520517">
        <w:rPr>
          <w:rFonts w:ascii="Times New Roman" w:hAnsi="Times New Roman" w:cs="Times New Roman"/>
          <w:sz w:val="20"/>
          <w:szCs w:val="20"/>
        </w:rPr>
        <w:t>07.02 – 6.03.2011</w:t>
      </w:r>
    </w:p>
    <w:p w:rsidR="006B367E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7" type="#_x0000_t202" style="position:absolute;margin-left:-12.25pt;margin-top:11.1pt;width:493.95pt;height:109.15pt;z-index:251658240" fillcolor="#fabf8f">
            <v:textbox style="mso-next-textbox:#_x0000_s1037;mso-fit-shape-to-text:t">
              <w:txbxContent>
                <w:p w:rsidR="006B367E" w:rsidRPr="00D81E1E" w:rsidRDefault="006B367E" w:rsidP="000A3E56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>OBIECTIVE INTERMEDIARE DE PERFORMAN</w:t>
                  </w:r>
                  <w:r w:rsidRPr="00D81E1E">
                    <w:rPr>
                      <w:rFonts w:ascii="Tahoma" w:hAnsi="Tahoma" w:cs="Tahoma"/>
                      <w:b/>
                      <w:bCs/>
                    </w:rPr>
                    <w:t>Ț</w:t>
                  </w: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 xml:space="preserve">Ă: </w:t>
                  </w:r>
                </w:p>
                <w:p w:rsidR="006B367E" w:rsidRPr="00D81E1E" w:rsidRDefault="006B367E" w:rsidP="000A3E56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 xml:space="preserve">- </w:t>
                  </w:r>
                  <w:r w:rsidRPr="00D81E1E">
                    <w:rPr>
                      <w:rFonts w:ascii="Times New Roman" w:hAnsi="Times New Roman" w:cs="Times New Roman"/>
                    </w:rPr>
                    <w:t>perfec</w:t>
                  </w:r>
                  <w:r w:rsidRPr="00D81E1E">
                    <w:rPr>
                      <w:rFonts w:ascii="Tahoma" w:hAnsi="Tahoma" w:cs="Tahoma"/>
                    </w:rPr>
                    <w:t>ț</w:t>
                  </w:r>
                  <w:r w:rsidRPr="00D81E1E">
                    <w:rPr>
                      <w:rFonts w:ascii="Times New Roman" w:hAnsi="Times New Roman" w:cs="Times New Roman"/>
                    </w:rPr>
                    <w:t>ionarea procedeelor de bază</w:t>
                  </w:r>
                </w:p>
                <w:p w:rsidR="006B367E" w:rsidRPr="00D81E1E" w:rsidRDefault="006B367E" w:rsidP="000A3E56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6B367E" w:rsidRDefault="006B367E" w:rsidP="000A3E56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adaptarea poziţiei de tragere la distanţe scurte</w:t>
                  </w:r>
                </w:p>
                <w:p w:rsidR="006B367E" w:rsidRDefault="006B367E" w:rsidP="000A3E56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realizarea baremelor cifrice stabilite de antrenor</w:t>
                  </w:r>
                </w:p>
                <w:p w:rsidR="006B367E" w:rsidRPr="000A3E56" w:rsidRDefault="006B367E" w:rsidP="000A3E56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393B82">
                    <w:rPr>
                      <w:rFonts w:ascii="Times New Roman" w:hAnsi="Times New Roman" w:cs="Times New Roman"/>
                    </w:rPr>
                    <w:t xml:space="preserve">- </w:t>
                  </w:r>
                  <w:r w:rsidRPr="000A3E56">
                    <w:rPr>
                      <w:rFonts w:ascii="Times New Roman" w:hAnsi="Times New Roman" w:cs="Times New Roman"/>
                    </w:rPr>
                    <w:t>cultivarea dorinţei de afirmare în concurs</w:t>
                  </w:r>
                </w:p>
                <w:p w:rsidR="006B367E" w:rsidRPr="00D81E1E" w:rsidRDefault="006B367E" w:rsidP="000A3E56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81E1E">
                    <w:rPr>
                      <w:rFonts w:ascii="Times New Roman" w:hAnsi="Times New Roman" w:cs="Times New Roman"/>
                    </w:rPr>
                    <w:t>cunoa</w:t>
                  </w:r>
                  <w:r w:rsidRPr="00D81E1E">
                    <w:rPr>
                      <w:rFonts w:ascii="Tahoma" w:hAnsi="Tahoma" w:cs="Tahoma"/>
                    </w:rPr>
                    <w:t>ș</w:t>
                  </w:r>
                  <w:r w:rsidRPr="00D81E1E">
                    <w:rPr>
                      <w:rFonts w:ascii="Times New Roman" w:hAnsi="Times New Roman" w:cs="Times New Roman"/>
                    </w:rPr>
                    <w:t>terea regulamentului de tragere în competiţiile indoor</w:t>
                  </w:r>
                </w:p>
                <w:p w:rsidR="006B367E" w:rsidRPr="00D81E1E" w:rsidRDefault="006B367E" w:rsidP="000A3E56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cunoa</w:t>
                  </w:r>
                  <w:r w:rsidRPr="00D81E1E">
                    <w:rPr>
                      <w:rFonts w:ascii="Tahoma" w:hAnsi="Tahoma" w:cs="Tahoma"/>
                    </w:rPr>
                    <w:t>ș</w:t>
                  </w:r>
                  <w:r w:rsidRPr="00D81E1E">
                    <w:rPr>
                      <w:rFonts w:ascii="Times New Roman" w:hAnsi="Times New Roman" w:cs="Times New Roman"/>
                    </w:rPr>
                    <w:t xml:space="preserve">terea regulilor de comportare în antrenament şi concurs </w:t>
                  </w:r>
                </w:p>
              </w:txbxContent>
            </v:textbox>
            <w10:wrap type="square"/>
          </v:shape>
        </w:pict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6B367E" w:rsidRPr="00520517">
        <w:trPr>
          <w:trHeight w:val="252"/>
        </w:trPr>
        <w:tc>
          <w:tcPr>
            <w:tcW w:w="14410" w:type="dxa"/>
            <w:gridSpan w:val="4"/>
          </w:tcPr>
          <w:p w:rsidR="006B367E" w:rsidRPr="00520517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6B367E" w:rsidRPr="00520517">
        <w:trPr>
          <w:trHeight w:val="252"/>
        </w:trPr>
        <w:tc>
          <w:tcPr>
            <w:tcW w:w="5412" w:type="dxa"/>
            <w:gridSpan w:val="2"/>
          </w:tcPr>
          <w:p w:rsidR="006B367E" w:rsidRPr="00520517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6B367E" w:rsidRPr="00520517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6B367E" w:rsidRPr="00520517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6B367E" w:rsidRPr="00520517">
        <w:trPr>
          <w:trHeight w:val="264"/>
        </w:trPr>
        <w:tc>
          <w:tcPr>
            <w:tcW w:w="5412" w:type="dxa"/>
            <w:gridSpan w:val="2"/>
          </w:tcPr>
          <w:p w:rsidR="006B367E" w:rsidRPr="00520517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6B367E" w:rsidRPr="00520517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6B367E" w:rsidRPr="00520517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6B367E" w:rsidRPr="00520517">
        <w:trPr>
          <w:trHeight w:val="350"/>
        </w:trPr>
        <w:tc>
          <w:tcPr>
            <w:tcW w:w="1834" w:type="dxa"/>
            <w:vAlign w:val="center"/>
          </w:tcPr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FABF8F"/>
          </w:tcPr>
          <w:p w:rsidR="006B367E" w:rsidRPr="0094124E" w:rsidRDefault="006B367E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6B367E" w:rsidRPr="0094124E" w:rsidRDefault="006B367E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6B367E" w:rsidRPr="0094124E" w:rsidRDefault="006B367E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6B367E" w:rsidRPr="0094124E" w:rsidRDefault="006B367E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6B367E" w:rsidRPr="0094124E" w:rsidRDefault="006B367E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capacităţii de bilateralitate (ambidextrie)</w:t>
            </w:r>
          </w:p>
          <w:p w:rsidR="006B367E" w:rsidRPr="0094124E" w:rsidRDefault="006B367E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FABF8F"/>
          </w:tcPr>
          <w:p w:rsidR="006B367E" w:rsidRPr="00747455" w:rsidRDefault="006B367E" w:rsidP="007D2CB4">
            <w:pPr>
              <w:pStyle w:val="LasfarsitulPeparcursul"/>
              <w:shd w:val="clear" w:color="auto" w:fill="FABF8F"/>
              <w:ind w:left="644"/>
              <w:rPr>
                <w:rFonts w:ascii="Times New Roman" w:hAnsi="Times New Roman" w:cs="Times New Roman"/>
                <w:i w:val="0"/>
                <w:iCs w:val="0"/>
                <w:lang w:val="ro-RO"/>
              </w:rPr>
            </w:pPr>
            <w:r w:rsidRPr="00747455">
              <w:rPr>
                <w:rFonts w:ascii="Times New Roman" w:hAnsi="Times New Roman" w:cs="Times New Roman"/>
                <w:i w:val="0"/>
                <w:iCs w:val="0"/>
                <w:lang w:val="ro-RO"/>
              </w:rPr>
              <w:t>1.1 Îmbunătăţirea deprinderilor motrice de bază/ utilitar-aplicative necesare practicării disciplinei sportive</w:t>
            </w:r>
          </w:p>
          <w:p w:rsidR="006B367E" w:rsidRPr="00747455" w:rsidRDefault="006B367E" w:rsidP="007D2CB4">
            <w:pPr>
              <w:pStyle w:val="LasfarsitulPeparcursul"/>
              <w:shd w:val="clear" w:color="auto" w:fill="FABF8F"/>
              <w:ind w:left="644"/>
              <w:rPr>
                <w:rFonts w:ascii="Times New Roman" w:hAnsi="Times New Roman" w:cs="Times New Roman"/>
                <w:i w:val="0"/>
                <w:iCs w:val="0"/>
                <w:lang w:val="ro-RO"/>
              </w:rPr>
            </w:pPr>
            <w:r w:rsidRPr="00747455">
              <w:rPr>
                <w:rFonts w:ascii="Times New Roman" w:hAnsi="Times New Roman" w:cs="Times New Roman"/>
                <w:i w:val="0"/>
                <w:iCs w:val="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6B367E" w:rsidRPr="00747455" w:rsidRDefault="006B367E" w:rsidP="007D2CB4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  <w:r w:rsidRPr="00747455">
              <w:rPr>
                <w:rFonts w:ascii="Times New Roman" w:hAnsi="Times New Roman" w:cs="Times New Roman"/>
              </w:rPr>
              <w:t xml:space="preserve">2.1 Învăţarea procedeelor tehnice de bază, specifice disciplinei sportive </w:t>
            </w:r>
          </w:p>
        </w:tc>
      </w:tr>
      <w:tr w:rsidR="006B367E" w:rsidRPr="00520517">
        <w:trPr>
          <w:trHeight w:val="542"/>
        </w:trPr>
        <w:tc>
          <w:tcPr>
            <w:tcW w:w="1834" w:type="dxa"/>
            <w:vAlign w:val="center"/>
          </w:tcPr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FABF8F"/>
          </w:tcPr>
          <w:p w:rsidR="006B367E" w:rsidRPr="0094124E" w:rsidRDefault="006B367E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94124E">
              <w:rPr>
                <w:rFonts w:ascii="Tahoma" w:hAnsi="Tahoma" w:cs="Tahoma"/>
                <w:sz w:val="20"/>
                <w:szCs w:val="20"/>
              </w:rPr>
              <w:t>ț</w:t>
            </w: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ionarea procedeelor tehnice de bază, specifice tirului cu arcul </w:t>
            </w:r>
          </w:p>
          <w:p w:rsidR="006B367E" w:rsidRPr="0094124E" w:rsidRDefault="006B367E" w:rsidP="007D2CB4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asezarea picioarelor, repartizarea egala a greutatii pe ambele picioare</w:t>
            </w:r>
          </w:p>
          <w:p w:rsidR="006B367E" w:rsidRPr="0094124E" w:rsidRDefault="006B367E" w:rsidP="007D2CB4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armarea: cu bratele pe orizontala, cotul mainii de coarda in aliniere cu sageata</w:t>
            </w:r>
          </w:p>
          <w:p w:rsidR="006B367E" w:rsidRPr="0094124E" w:rsidRDefault="006B367E" w:rsidP="007D2CB4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fixarea: pe reperele anatomice – coarda pe varful nasului, mijlocul barbiei, degetul aratator lipit sub barbie</w:t>
            </w:r>
          </w:p>
          <w:p w:rsidR="006B367E" w:rsidRPr="0094124E" w:rsidRDefault="006B367E" w:rsidP="007D2CB4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declansarea: eliberarea simultana a celor trei degete de coarda, in prelungirea sagetii, cu pozitie finala lipita pe baza gatului</w:t>
            </w:r>
          </w:p>
          <w:p w:rsidR="006B367E" w:rsidRPr="0094124E" w:rsidRDefault="006B367E" w:rsidP="007D2CB4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94124E" w:rsidRDefault="006B367E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6B367E" w:rsidRPr="0094124E" w:rsidRDefault="006B367E" w:rsidP="007D2CB4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in abordarea tehnicii de tragere se va tine cont de particularitatile morfo-functionale ale fiecarui sportiv, cautandu-se pozitiile comode</w:t>
            </w:r>
          </w:p>
          <w:p w:rsidR="006B367E" w:rsidRPr="00520517" w:rsidRDefault="006B367E" w:rsidP="007D2CB4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Învăţarea procedeelor tehnice de bază, specifice disciplinei sportive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individuale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elementare,  specifice disciplinei sportive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 Consolidarea procedeelor tehnice şi a acţiunilor tactice însuşite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367E" w:rsidRPr="00520517">
        <w:trPr>
          <w:trHeight w:val="603"/>
        </w:trPr>
        <w:tc>
          <w:tcPr>
            <w:tcW w:w="1834" w:type="dxa"/>
            <w:vAlign w:val="center"/>
          </w:tcPr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7D2CB4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iuni tactice recomandate individual</w:t>
            </w:r>
          </w:p>
        </w:tc>
        <w:tc>
          <w:tcPr>
            <w:tcW w:w="4332" w:type="dxa"/>
            <w:shd w:val="clear" w:color="auto" w:fill="FABF8F"/>
          </w:tcPr>
          <w:p w:rsidR="006B367E" w:rsidRPr="000A3E56" w:rsidRDefault="006B367E" w:rsidP="000A3E5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ac</w:t>
            </w:r>
            <w:r w:rsidRPr="000A3E56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iunilor tactice individuale,  specifice tirului cu arcul</w:t>
            </w:r>
          </w:p>
          <w:p w:rsidR="006B367E" w:rsidRPr="000A3E56" w:rsidRDefault="006B367E" w:rsidP="000A3E5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adaptarea la conditiile impuse de regulament de concurs specific varstei</w:t>
            </w:r>
          </w:p>
          <w:p w:rsidR="006B367E" w:rsidRPr="000A3E56" w:rsidRDefault="006B367E" w:rsidP="000A3E5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imbunatatirea abilitatilor personale in vederea realizarii obiectivelor cifrice</w:t>
            </w:r>
          </w:p>
          <w:p w:rsidR="006B367E" w:rsidRPr="000A3E56" w:rsidRDefault="006B367E" w:rsidP="000A3E5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6B367E" w:rsidRPr="00520517" w:rsidRDefault="006B367E" w:rsidP="007D2C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3.3. Manifestarea unui comportament bazat pe fair-play fa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ă de parteneri, antrenori, adversari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arbitri</w:t>
            </w:r>
          </w:p>
        </w:tc>
      </w:tr>
      <w:tr w:rsidR="006B367E" w:rsidRPr="00520517">
        <w:trPr>
          <w:trHeight w:val="436"/>
        </w:trPr>
        <w:tc>
          <w:tcPr>
            <w:tcW w:w="1834" w:type="dxa"/>
            <w:vAlign w:val="center"/>
          </w:tcPr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FABF8F"/>
          </w:tcPr>
          <w:p w:rsidR="006B367E" w:rsidRDefault="006B367E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6B367E" w:rsidRPr="00520517" w:rsidRDefault="006B367E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520517" w:rsidRDefault="006B367E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ultivarea increderii de sine si a dorintei de a invinge</w:t>
            </w:r>
          </w:p>
        </w:tc>
        <w:tc>
          <w:tcPr>
            <w:tcW w:w="4666" w:type="dxa"/>
            <w:shd w:val="clear" w:color="auto" w:fill="FABF8F"/>
          </w:tcPr>
          <w:p w:rsidR="006B367E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 Manifestarea interesului pentru practicarea sportului de performanţă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 Cultivarea dorinţei de afirmare în disciplina sportivă practicată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367E" w:rsidRPr="00520517">
        <w:trPr>
          <w:trHeight w:val="1113"/>
        </w:trPr>
        <w:tc>
          <w:tcPr>
            <w:tcW w:w="1834" w:type="dxa"/>
            <w:vAlign w:val="center"/>
          </w:tcPr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FABF8F"/>
          </w:tcPr>
          <w:p w:rsidR="006B367E" w:rsidRPr="0094124E" w:rsidRDefault="006B367E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6B367E" w:rsidRPr="0094124E" w:rsidRDefault="006B367E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partilor componente ale arcului si functiile lor</w:t>
            </w:r>
          </w:p>
        </w:tc>
        <w:tc>
          <w:tcPr>
            <w:tcW w:w="4666" w:type="dxa"/>
            <w:shd w:val="clear" w:color="auto" w:fill="FABF8F"/>
          </w:tcPr>
          <w:p w:rsidR="006B367E" w:rsidRPr="00363F1E" w:rsidRDefault="006B367E" w:rsidP="007D2CB4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6B367E" w:rsidRPr="00363F1E" w:rsidRDefault="006B367E" w:rsidP="007D2CB4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5.1. 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3402"/>
        <w:gridCol w:w="3224"/>
        <w:gridCol w:w="1714"/>
      </w:tblGrid>
      <w:tr w:rsidR="006B367E" w:rsidRPr="007C2B19">
        <w:trPr>
          <w:trHeight w:val="250"/>
        </w:trPr>
        <w:tc>
          <w:tcPr>
            <w:tcW w:w="14573" w:type="dxa"/>
            <w:gridSpan w:val="7"/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(19 lecţii)</w:t>
            </w:r>
          </w:p>
        </w:tc>
      </w:tr>
      <w:tr w:rsidR="006B367E" w:rsidRPr="007C2B19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6B367E" w:rsidRPr="007C2B19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6B367E" w:rsidRPr="007C2B19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1-6-11-16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ionarea procedeelor tehnice de bază</w:t>
            </w:r>
          </w:p>
          <w:p w:rsidR="006B367E" w:rsidRPr="007C2B19" w:rsidRDefault="006B367E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6B367E" w:rsidRPr="007C2B19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6B367E" w:rsidRPr="007C2B19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7C2B19" w:rsidRDefault="006B367E" w:rsidP="007D2CB4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6B367E" w:rsidRPr="007C2B19" w:rsidRDefault="006B367E" w:rsidP="007D2CB4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ionarea procedeelor tehnice de bază, specifice disciplinei sportive</w:t>
            </w:r>
          </w:p>
        </w:tc>
        <w:tc>
          <w:tcPr>
            <w:tcW w:w="3402" w:type="dxa"/>
          </w:tcPr>
          <w:p w:rsidR="006B367E" w:rsidRPr="007C2B19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Consolidarea procedeelor tehnice de bază, specifice tirului cu arcul </w:t>
            </w:r>
          </w:p>
          <w:p w:rsidR="006B367E" w:rsidRPr="007C2B19" w:rsidRDefault="006B367E" w:rsidP="007D2CB4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mobilităţii articulare</w:t>
            </w:r>
          </w:p>
          <w:p w:rsidR="006B367E" w:rsidRPr="007C2B19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6B367E" w:rsidRPr="007C2B19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0A3E56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Pregătire psihologică</w:t>
            </w:r>
          </w:p>
          <w:p w:rsidR="006B367E" w:rsidRPr="007C2B19" w:rsidRDefault="006B367E" w:rsidP="000A3E56">
            <w:pPr>
              <w:pStyle w:val="List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0A3E56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Perfectionarea metodelor cu aplicatie in antrenament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pStyle w:val="LasfarsitulPeparcursu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6B367E" w:rsidRPr="007C2B19" w:rsidRDefault="006B367E" w:rsidP="000A3E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0A3E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in regim de concurs</w:t>
            </w:r>
          </w:p>
          <w:p w:rsidR="006B367E" w:rsidRPr="007C2B19" w:rsidRDefault="006B367E" w:rsidP="000A3E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Concentrare, vizualizare, linistire etc.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2x10seriix3săge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6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6B367E" w:rsidRPr="007C2B19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2-7-12-17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Consolidarea elementelor tehnice de bază</w:t>
            </w:r>
          </w:p>
          <w:p w:rsidR="006B367E" w:rsidRPr="007C2B19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6B367E" w:rsidRPr="007C2B19" w:rsidRDefault="006B367E" w:rsidP="007D2CB4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Reguli de comportare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6B367E" w:rsidRPr="007C2B19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7C2B19" w:rsidRDefault="006B367E" w:rsidP="007D2CB4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6B367E" w:rsidRPr="007C2B19" w:rsidRDefault="006B367E" w:rsidP="007D2CB4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6B367E" w:rsidRPr="007C2B19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6B367E" w:rsidRPr="007C2B19" w:rsidRDefault="006B367E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 regulamentului de tragere, de comportament in poligon, a actiunilor permise si a celor strict interzise</w:t>
            </w:r>
          </w:p>
          <w:p w:rsidR="006B367E" w:rsidRPr="007C2B19" w:rsidRDefault="006B367E" w:rsidP="007D2CB4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0A3E56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6B367E" w:rsidRPr="007C2B19" w:rsidRDefault="006B367E" w:rsidP="000A3E56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0A3E56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Pregătire psihologică</w:t>
            </w:r>
          </w:p>
          <w:p w:rsidR="006B367E" w:rsidRPr="007C2B19" w:rsidRDefault="006B367E" w:rsidP="009C2013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0A3E56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Perfectionarea metodelor cu aplicatie in antrenament</w:t>
            </w:r>
          </w:p>
          <w:p w:rsidR="006B367E" w:rsidRPr="007C2B19" w:rsidRDefault="006B367E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7C2B19" w:rsidRDefault="006B367E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7C2B19" w:rsidRDefault="006B367E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6B367E" w:rsidRPr="007C2B19" w:rsidRDefault="006B367E" w:rsidP="000A3E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0A3E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in regim de concurs//Tragere cu timp scurtat//Tragere meciuri eliminatorii si sageti de baraj//Tragere cu miza</w:t>
            </w:r>
          </w:p>
          <w:p w:rsidR="006B367E" w:rsidRPr="007C2B19" w:rsidRDefault="006B367E" w:rsidP="000A3E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0A3E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Concentrare, vizualizare, linistire</w:t>
            </w:r>
          </w:p>
          <w:p w:rsidR="006B367E" w:rsidRPr="007C2B19" w:rsidRDefault="006B367E" w:rsidP="000A3E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9C20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Timp variabil (în func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ie de mijloacele alese)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6B367E" w:rsidRPr="007C2B19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3-8-13-18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Perfec</w:t>
            </w:r>
            <w:r w:rsidRPr="007C2B19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ionarea elementelor tehnice de bază</w:t>
            </w:r>
          </w:p>
          <w:p w:rsidR="006B367E" w:rsidRPr="007C2B19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6B367E" w:rsidRPr="007C2B19" w:rsidRDefault="006B367E" w:rsidP="007D2CB4">
            <w:pPr>
              <w:pStyle w:val="ListParagrap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Reguli de comportament</w:t>
            </w:r>
          </w:p>
          <w:p w:rsidR="006B367E" w:rsidRPr="007C2B19" w:rsidRDefault="006B367E" w:rsidP="007D2CB4">
            <w:pPr>
              <w:pStyle w:val="ListParagrap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Aplicarea prevederilor regulamentare specifice categoriei de vârstă</w:t>
            </w:r>
          </w:p>
          <w:p w:rsidR="006B367E" w:rsidRPr="007C2B19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Rela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ionarea adecvată în cadrul grupului, în func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ie de cerin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ele activită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ii de pregătire 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 competi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ională</w:t>
            </w:r>
          </w:p>
          <w:p w:rsidR="006B367E" w:rsidRPr="007C2B19" w:rsidRDefault="006B367E" w:rsidP="007D2CB4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Sus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inerea eforturilor generale 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 specifice impuse de activitatea de pregătire 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 cea competi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ională</w:t>
            </w:r>
          </w:p>
          <w:p w:rsidR="006B367E" w:rsidRPr="007C2B19" w:rsidRDefault="006B367E" w:rsidP="007D2CB4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ionarea procedeelor tehnice de bază, specifice disciplinei sportive</w:t>
            </w:r>
          </w:p>
        </w:tc>
        <w:tc>
          <w:tcPr>
            <w:tcW w:w="3402" w:type="dxa"/>
          </w:tcPr>
          <w:p w:rsidR="006B367E" w:rsidRPr="007C2B19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6B367E" w:rsidRPr="007C2B19" w:rsidRDefault="006B367E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9C20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Perfectionarea tragerii la tinta</w:t>
            </w:r>
          </w:p>
          <w:p w:rsidR="006B367E" w:rsidRPr="007C2B19" w:rsidRDefault="006B367E" w:rsidP="009C20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9C20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Optimizarea fazei de extensie</w:t>
            </w:r>
          </w:p>
          <w:p w:rsidR="006B367E" w:rsidRPr="007C2B19" w:rsidRDefault="006B367E" w:rsidP="009C201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9C20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iei proprii 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 a coechipierilor</w:t>
            </w:r>
          </w:p>
          <w:p w:rsidR="006B367E" w:rsidRPr="007C2B19" w:rsidRDefault="006B367E" w:rsidP="009C201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9C2013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psihologică</w:t>
            </w:r>
          </w:p>
          <w:p w:rsidR="006B367E" w:rsidRPr="007C2B19" w:rsidRDefault="006B367E" w:rsidP="007D2CB4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Norme de control</w:t>
            </w:r>
          </w:p>
          <w:p w:rsidR="006B367E" w:rsidRPr="007C2B19" w:rsidRDefault="006B367E" w:rsidP="007D2CB4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Scoateri de sub click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Mentineri, extensii si declansari cu coarda neelastica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cu timp variat tip piramida (3 sec, 6 sec, 9 sec, 12 sec, 9 sec, 6 sec, 3 sec)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Tragerea la tinta cu obiectiv de scor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cu recuperarea sagetii de partener//Tragere in regim de concurs//Tragere meciuri eliminatorii//Tragere meciuri pe echipe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min.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3x5x10 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7 serii x 3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6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Timp variabil (în func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ie de mijloacele alese)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6B367E" w:rsidRPr="007C2B19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4-9-14-19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ionarea elementelor tehnice de bază</w:t>
            </w:r>
          </w:p>
          <w:p w:rsidR="006B367E" w:rsidRPr="007C2B19" w:rsidRDefault="006B367E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6B367E" w:rsidRPr="007C2B19" w:rsidRDefault="006B367E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6B367E" w:rsidRPr="007C2B19" w:rsidRDefault="006B367E" w:rsidP="007D2CB4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7C2B19" w:rsidRDefault="006B367E" w:rsidP="007D2CB4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7D2CB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ionarea procedeelor tehnice de bază, specifice disciplinei sportive</w:t>
            </w:r>
          </w:p>
        </w:tc>
        <w:tc>
          <w:tcPr>
            <w:tcW w:w="3402" w:type="dxa"/>
          </w:tcPr>
          <w:p w:rsidR="006B367E" w:rsidRPr="007C2B19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6B367E" w:rsidRPr="007C2B19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mobilităţii articulare</w:t>
            </w:r>
          </w:p>
          <w:p w:rsidR="006B367E" w:rsidRPr="007C2B19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6B367E" w:rsidRPr="007C2B19" w:rsidRDefault="006B367E" w:rsidP="007D2CB4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Optimizarea tehnicii de tragere prin exercitii fara arc (simulari – cu sau fara corzi elastice)</w:t>
            </w:r>
          </w:p>
          <w:p w:rsidR="006B367E" w:rsidRPr="007C2B19" w:rsidRDefault="006B367E" w:rsidP="007D2CB4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7D2CB4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7D2CB4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7D2CB4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7D2CB4">
            <w:pPr>
              <w:pStyle w:val="LasfarsitulPeparcursu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Simulari de tragere cu timp cronometrat tip piramida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Simulari de tragere cu atentie pe repartizarea tensiunilor inainte – inapoi 50-50%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Simulari de tragere cu atentie pe sincronizarea bratelor la eliberarea corzii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Simulari de tragere cu atentie pe fazele de respiratie si ritm cardiac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B367E" w:rsidRPr="007C2B19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5-10-15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Perfec</w:t>
            </w:r>
            <w:r w:rsidRPr="007C2B19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ionarea elementelor tehnice de bază</w:t>
            </w:r>
          </w:p>
          <w:p w:rsidR="006B367E" w:rsidRPr="007C2B19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6B367E" w:rsidRPr="007C2B19" w:rsidRDefault="006B367E" w:rsidP="007D2CB4">
            <w:pPr>
              <w:pStyle w:val="ListParagrap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Reguli de comportament</w:t>
            </w:r>
          </w:p>
          <w:p w:rsidR="006B367E" w:rsidRPr="007C2B19" w:rsidRDefault="006B367E" w:rsidP="007D2CB4">
            <w:pPr>
              <w:pStyle w:val="ListParagrap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Aplicarea prevederilor regulamentare specifice categoriei de vârstă</w:t>
            </w:r>
          </w:p>
          <w:p w:rsidR="006B367E" w:rsidRPr="007C2B19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Rela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ionarea adecvată în cadrul grupului, în func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ie de cerin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ele activită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ii de pregătire 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 competi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ională</w:t>
            </w:r>
          </w:p>
          <w:p w:rsidR="006B367E" w:rsidRPr="007C2B19" w:rsidRDefault="006B367E" w:rsidP="007D2CB4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Sus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inerea eforturilor generale 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 specifice impuse de activitatea de pregătire 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 cea competi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ională</w:t>
            </w:r>
          </w:p>
          <w:p w:rsidR="006B367E" w:rsidRPr="007C2B19" w:rsidRDefault="006B367E" w:rsidP="007D2CB4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ionarea procedeelor tehnice de bază, specifice disciplinei sportive</w:t>
            </w:r>
          </w:p>
        </w:tc>
        <w:tc>
          <w:tcPr>
            <w:tcW w:w="3402" w:type="dxa"/>
          </w:tcPr>
          <w:p w:rsidR="006B367E" w:rsidRPr="007C2B19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6B367E" w:rsidRPr="007C2B19" w:rsidRDefault="006B367E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Perfectionarea tragerii la tinta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Optimizarea fazei de extensie</w:t>
            </w:r>
          </w:p>
          <w:p w:rsidR="006B367E" w:rsidRPr="007C2B19" w:rsidRDefault="006B367E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iei proprii 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 a coechipierilor</w:t>
            </w:r>
          </w:p>
          <w:p w:rsidR="006B367E" w:rsidRPr="007C2B19" w:rsidRDefault="006B367E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psihologică</w:t>
            </w:r>
          </w:p>
          <w:p w:rsidR="006B367E" w:rsidRPr="007C2B19" w:rsidRDefault="006B367E" w:rsidP="007D2CB4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Norme de control</w:t>
            </w:r>
          </w:p>
          <w:p w:rsidR="006B367E" w:rsidRPr="007C2B19" w:rsidRDefault="006B367E" w:rsidP="007D2CB4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Scoateri de sub click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Mentineri, extensii si declansari cu coarda neelastica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cu timp variat tip piramida (3 sec, 6 sec, 9 sec, 12 sec, 9 sec, 6 sec, 3 sec)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Tragerea la tinta cu obiectiv de scor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cu recuperarea sagetii de partener//Tragere in regim de concurs//Tragere meciuri eliminatorii//Tragere meciuri pe echipe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min.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3x5x10 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7 serii x 3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6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Timp variabil (în func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ie de mijloacele alese)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6B367E" w:rsidRPr="007C2B19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20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Cunoa</w:t>
            </w:r>
            <w:r w:rsidRPr="007C2B19">
              <w:rPr>
                <w:rFonts w:ascii="Tahoma" w:hAnsi="Tahoma" w:cs="Tahoma"/>
                <w:sz w:val="20"/>
                <w:szCs w:val="20"/>
              </w:rPr>
              <w:t>ș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terea regulamentului de concurs</w:t>
            </w:r>
          </w:p>
          <w:p w:rsidR="006B367E" w:rsidRPr="007C2B19" w:rsidRDefault="006B367E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Sus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inerea eforturilor generale </w:t>
            </w:r>
            <w:r w:rsidRPr="007C2B19">
              <w:rPr>
                <w:rFonts w:ascii="Tahoma" w:hAnsi="Tahoma" w:cs="Tahoma"/>
                <w:sz w:val="20"/>
                <w:szCs w:val="20"/>
              </w:rPr>
              <w:t>ș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 specifice impuse în competi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Aplicarea prevederilor regulamentare </w:t>
            </w:r>
          </w:p>
          <w:p w:rsidR="006B367E" w:rsidRPr="007C2B19" w:rsidRDefault="006B367E" w:rsidP="007D2CB4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6B367E" w:rsidRPr="007C2B19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 regulamentului de tragere, de comportament in poligon, a actiunilor permise si a celor strict interzise</w:t>
            </w:r>
          </w:p>
          <w:p w:rsidR="006B367E" w:rsidRPr="007C2B19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6B367E" w:rsidRPr="007C2B19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6B367E" w:rsidRPr="007C2B19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prezentarea regulamentului </w:t>
            </w:r>
            <w:r w:rsidRPr="007C2B19">
              <w:rPr>
                <w:rFonts w:ascii="Tahoma" w:hAnsi="Tahoma" w:cs="Tahoma"/>
                <w:sz w:val="20"/>
                <w:szCs w:val="20"/>
              </w:rPr>
              <w:t>ș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 a programului de concurs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Antrenament oficial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Reglaj pe distan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90 min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</w:tbl>
    <w:p w:rsidR="006B367E" w:rsidRPr="00520517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6B367E" w:rsidRPr="00520517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6B367E" w:rsidRPr="00520517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6B367E" w:rsidRPr="00520517" w:rsidRDefault="006B367E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6B367E" w:rsidRPr="00520517" w:rsidRDefault="006B367E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PERFORMANTA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Etapa de pregătire: tranziţie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7</w:t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8" type="#_x0000_t202" style="position:absolute;margin-left:-5.5pt;margin-top:36.8pt;width:493.95pt;height:71.2pt;z-index:251652096" fillcolor="#fabf8f">
            <v:textbox style="mso-next-textbox:#_x0000_s1038;mso-fit-shape-to-text:t">
              <w:txbxContent>
                <w:p w:rsidR="006B367E" w:rsidRPr="009C2013" w:rsidRDefault="006B367E" w:rsidP="009C2013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C2013">
                    <w:rPr>
                      <w:rFonts w:ascii="Times New Roman" w:hAnsi="Times New Roman" w:cs="Times New Roman"/>
                      <w:b/>
                      <w:bCs/>
                    </w:rPr>
                    <w:t>OBIECTIVE INTERMEDIARE DE PERFORMAN</w:t>
                  </w:r>
                  <w:r w:rsidRPr="009C2013">
                    <w:rPr>
                      <w:rFonts w:ascii="Tahoma" w:hAnsi="Tahoma" w:cs="Tahoma"/>
                      <w:b/>
                      <w:bCs/>
                    </w:rPr>
                    <w:t>Ț</w:t>
                  </w:r>
                  <w:r w:rsidRPr="009C2013">
                    <w:rPr>
                      <w:rFonts w:ascii="Times New Roman" w:hAnsi="Times New Roman" w:cs="Times New Roman"/>
                      <w:b/>
                      <w:bCs/>
                    </w:rPr>
                    <w:t xml:space="preserve">Ă: </w:t>
                  </w:r>
                </w:p>
                <w:p w:rsidR="006B367E" w:rsidRPr="009C2013" w:rsidRDefault="006B367E" w:rsidP="009C2013">
                  <w:pPr>
                    <w:numPr>
                      <w:ilvl w:val="0"/>
                      <w:numId w:val="40"/>
                    </w:numPr>
                    <w:shd w:val="clear" w:color="auto" w:fill="FABF8F"/>
                    <w:spacing w:after="0" w:line="240" w:lineRule="auto"/>
                    <w:ind w:left="360"/>
                    <w:rPr>
                      <w:rFonts w:ascii="Times New Roman" w:hAnsi="Times New Roman" w:cs="Times New Roman"/>
                    </w:rPr>
                  </w:pPr>
                  <w:r w:rsidRPr="009C2013">
                    <w:rPr>
                      <w:rFonts w:ascii="Times New Roman" w:hAnsi="Times New Roman" w:cs="Times New Roman"/>
                    </w:rPr>
                    <w:t xml:space="preserve">menţinerea capacităţii motrice generale </w:t>
                  </w:r>
                </w:p>
                <w:p w:rsidR="006B367E" w:rsidRPr="009C2013" w:rsidRDefault="006B367E" w:rsidP="009C2013">
                  <w:pPr>
                    <w:numPr>
                      <w:ilvl w:val="0"/>
                      <w:numId w:val="40"/>
                    </w:numPr>
                    <w:shd w:val="clear" w:color="auto" w:fill="FABF8F"/>
                    <w:spacing w:after="0" w:line="240" w:lineRule="auto"/>
                    <w:ind w:left="360"/>
                    <w:rPr>
                      <w:rFonts w:ascii="Times New Roman" w:hAnsi="Times New Roman" w:cs="Times New Roman"/>
                    </w:rPr>
                  </w:pPr>
                  <w:r w:rsidRPr="009C2013">
                    <w:rPr>
                      <w:rFonts w:ascii="Times New Roman" w:hAnsi="Times New Roman" w:cs="Times New Roman"/>
                    </w:rPr>
                    <w:t>adaptarea la condiţiile atmosferice specifice tragerii outdoor</w:t>
                  </w:r>
                </w:p>
                <w:p w:rsidR="006B367E" w:rsidRPr="009C2013" w:rsidRDefault="006B367E" w:rsidP="009C2013">
                  <w:pPr>
                    <w:numPr>
                      <w:ilvl w:val="0"/>
                      <w:numId w:val="40"/>
                    </w:numPr>
                    <w:shd w:val="clear" w:color="auto" w:fill="FABF8F"/>
                    <w:spacing w:after="0" w:line="240" w:lineRule="auto"/>
                    <w:ind w:left="360"/>
                    <w:rPr>
                      <w:rFonts w:ascii="Times New Roman" w:hAnsi="Times New Roman" w:cs="Times New Roman"/>
                    </w:rPr>
                  </w:pPr>
                  <w:r w:rsidRPr="009C2013">
                    <w:rPr>
                      <w:rFonts w:ascii="Times New Roman" w:hAnsi="Times New Roman" w:cs="Times New Roman"/>
                    </w:rPr>
                    <w:t xml:space="preserve">consolidarea procedeelor tehnice însuşite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 w:rsidRPr="00520517">
        <w:rPr>
          <w:rFonts w:ascii="Times New Roman" w:hAnsi="Times New Roman" w:cs="Times New Roman"/>
          <w:sz w:val="20"/>
          <w:szCs w:val="20"/>
        </w:rPr>
        <w:t>07.03 – 27.03.2011</w:t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val="en-US"/>
        </w:rPr>
        <w:pict>
          <v:shape id="_x0000_s1039" type="#_x0000_t202" style="position:absolute;left:0;text-align:left;margin-left:9.1pt;margin-top:-45.3pt;width:227.75pt;height:121.8pt;z-index:251660288">
            <v:textbox style="mso-next-textbox:#_x0000_s1039;mso-fit-shape-to-text:t">
              <w:txbxContent>
                <w:p w:rsidR="006B367E" w:rsidRPr="00F05F1A" w:rsidRDefault="006B367E" w:rsidP="009C2013">
                  <w:pPr>
                    <w:numPr>
                      <w:ilvl w:val="0"/>
                      <w:numId w:val="40"/>
                    </w:numPr>
                    <w:shd w:val="clear" w:color="auto" w:fill="FABF8F"/>
                    <w:spacing w:after="0" w:line="240" w:lineRule="auto"/>
                    <w:ind w:left="36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  arcuri complete,  duzini să</w:t>
                  </w:r>
                  <w:r w:rsidRPr="00A31727">
                    <w:rPr>
                      <w:rFonts w:ascii="Times New Roman" w:hAnsi="Times New Roman" w:cs="Times New Roman"/>
                    </w:rPr>
                    <w:t>ge</w:t>
                  </w:r>
                  <w:r>
                    <w:rPr>
                      <w:rFonts w:ascii="Times New Roman" w:hAnsi="Times New Roman" w:cs="Times New Roman"/>
                    </w:rPr>
                    <w:t>ţi (de nivel performanţial), crose greutate max. 900-1300 gr., lungime după talie şi alonjă, braţe arc 32-42 lbs. în funcţie de forţa specifică, alonjă şi talie; utilizare lunetă şi trepied, control electronic al tragerii (tip SCATT, platformă cu senzori, videocameră), pantofi</w:t>
                  </w:r>
                  <w:r w:rsidRPr="00A31727">
                    <w:rPr>
                      <w:rFonts w:ascii="Times New Roman" w:hAnsi="Times New Roman" w:cs="Times New Roman"/>
                    </w:rPr>
                    <w:t xml:space="preserve"> de tragere, ţinte de 122 cm</w:t>
                  </w:r>
                </w:p>
              </w:txbxContent>
            </v:textbox>
            <w10:wrap type="square"/>
          </v:shape>
        </w:pic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6B367E" w:rsidRPr="00520517">
        <w:trPr>
          <w:trHeight w:val="252"/>
        </w:trPr>
        <w:tc>
          <w:tcPr>
            <w:tcW w:w="14410" w:type="dxa"/>
            <w:gridSpan w:val="4"/>
          </w:tcPr>
          <w:p w:rsidR="006B367E" w:rsidRPr="00520517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6B367E" w:rsidRPr="00520517">
        <w:trPr>
          <w:trHeight w:val="252"/>
        </w:trPr>
        <w:tc>
          <w:tcPr>
            <w:tcW w:w="5412" w:type="dxa"/>
            <w:gridSpan w:val="2"/>
          </w:tcPr>
          <w:p w:rsidR="006B367E" w:rsidRPr="00520517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6B367E" w:rsidRPr="00520517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6B367E" w:rsidRPr="00520517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6B367E" w:rsidRPr="00520517">
        <w:trPr>
          <w:trHeight w:val="264"/>
        </w:trPr>
        <w:tc>
          <w:tcPr>
            <w:tcW w:w="5412" w:type="dxa"/>
            <w:gridSpan w:val="2"/>
          </w:tcPr>
          <w:p w:rsidR="006B367E" w:rsidRPr="00520517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6B367E" w:rsidRPr="00520517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6B367E" w:rsidRPr="00520517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6B367E" w:rsidRPr="00520517">
        <w:trPr>
          <w:trHeight w:val="350"/>
        </w:trPr>
        <w:tc>
          <w:tcPr>
            <w:tcW w:w="1834" w:type="dxa"/>
            <w:vAlign w:val="center"/>
          </w:tcPr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FABF8F"/>
          </w:tcPr>
          <w:p w:rsidR="006B367E" w:rsidRPr="0094124E" w:rsidRDefault="006B367E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6B367E" w:rsidRPr="0094124E" w:rsidRDefault="006B367E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6B367E" w:rsidRPr="0094124E" w:rsidRDefault="006B367E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6B367E" w:rsidRPr="0094124E" w:rsidRDefault="006B367E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6B367E" w:rsidRPr="0094124E" w:rsidRDefault="006B367E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capacităţii de bilateralitate (ambidextrie)</w:t>
            </w:r>
          </w:p>
          <w:p w:rsidR="006B367E" w:rsidRPr="0094124E" w:rsidRDefault="006B367E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FABF8F"/>
          </w:tcPr>
          <w:p w:rsidR="006B367E" w:rsidRPr="00747455" w:rsidRDefault="006B367E" w:rsidP="007D2CB4">
            <w:pPr>
              <w:pStyle w:val="LasfarsitulPeparcursul"/>
              <w:shd w:val="clear" w:color="auto" w:fill="FABF8F"/>
              <w:ind w:left="644"/>
              <w:rPr>
                <w:rFonts w:ascii="Times New Roman" w:hAnsi="Times New Roman" w:cs="Times New Roman"/>
                <w:i w:val="0"/>
                <w:iCs w:val="0"/>
                <w:lang w:val="ro-RO"/>
              </w:rPr>
            </w:pPr>
            <w:r w:rsidRPr="00747455">
              <w:rPr>
                <w:rFonts w:ascii="Times New Roman" w:hAnsi="Times New Roman" w:cs="Times New Roman"/>
                <w:i w:val="0"/>
                <w:iCs w:val="0"/>
                <w:lang w:val="ro-RO"/>
              </w:rPr>
              <w:t>1.1 Îmbunătăţirea deprinderilor motrice de bază/ utilitar-aplicative necesare practicării disciplinei sportive</w:t>
            </w:r>
          </w:p>
          <w:p w:rsidR="006B367E" w:rsidRPr="00747455" w:rsidRDefault="006B367E" w:rsidP="007D2CB4">
            <w:pPr>
              <w:pStyle w:val="LasfarsitulPeparcursul"/>
              <w:shd w:val="clear" w:color="auto" w:fill="FABF8F"/>
              <w:ind w:left="644"/>
              <w:rPr>
                <w:rFonts w:ascii="Times New Roman" w:hAnsi="Times New Roman" w:cs="Times New Roman"/>
                <w:i w:val="0"/>
                <w:iCs w:val="0"/>
                <w:lang w:val="ro-RO"/>
              </w:rPr>
            </w:pPr>
            <w:r w:rsidRPr="00747455">
              <w:rPr>
                <w:rFonts w:ascii="Times New Roman" w:hAnsi="Times New Roman" w:cs="Times New Roman"/>
                <w:i w:val="0"/>
                <w:iCs w:val="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6B367E" w:rsidRPr="00747455" w:rsidRDefault="006B367E" w:rsidP="007D2CB4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  <w:r w:rsidRPr="00747455">
              <w:rPr>
                <w:rFonts w:ascii="Times New Roman" w:hAnsi="Times New Roman" w:cs="Times New Roman"/>
              </w:rPr>
              <w:t xml:space="preserve">2.1 Învăţarea procedeelor tehnice de bază, specifice disciplinei sportive </w:t>
            </w:r>
          </w:p>
        </w:tc>
      </w:tr>
      <w:tr w:rsidR="006B367E" w:rsidRPr="00520517">
        <w:trPr>
          <w:trHeight w:val="542"/>
        </w:trPr>
        <w:tc>
          <w:tcPr>
            <w:tcW w:w="1834" w:type="dxa"/>
            <w:vAlign w:val="center"/>
          </w:tcPr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FABF8F"/>
          </w:tcPr>
          <w:p w:rsidR="006B367E" w:rsidRPr="0094124E" w:rsidRDefault="006B367E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94124E">
              <w:rPr>
                <w:rFonts w:ascii="Tahoma" w:hAnsi="Tahoma" w:cs="Tahoma"/>
                <w:sz w:val="20"/>
                <w:szCs w:val="20"/>
              </w:rPr>
              <w:t>ț</w:t>
            </w: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ionarea procedeelor tehnice de bază, specifice tirului cu arcul </w:t>
            </w:r>
          </w:p>
          <w:p w:rsidR="006B367E" w:rsidRPr="0094124E" w:rsidRDefault="006B367E" w:rsidP="007D2CB4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94124E" w:rsidRDefault="006B367E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6B367E" w:rsidRPr="0094124E" w:rsidRDefault="006B367E" w:rsidP="007D2CB4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in abordarea tehnicii de tragere se va tine cont de particularitatile morfo-functionale ale fiecarui sportiv, cautandu-se pozitiile comode</w:t>
            </w:r>
          </w:p>
          <w:p w:rsidR="006B367E" w:rsidRPr="00520517" w:rsidRDefault="006B367E" w:rsidP="007D2CB4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Învăţarea procedeelor tehnice de bază, specifice disciplinei sportive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individuale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elementare,  specifice disciplinei sportive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 Consolidarea procedeelor tehnice şi a acţiunilor tactice însuşite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367E" w:rsidRPr="00520517">
        <w:trPr>
          <w:trHeight w:val="603"/>
        </w:trPr>
        <w:tc>
          <w:tcPr>
            <w:tcW w:w="1834" w:type="dxa"/>
            <w:vAlign w:val="center"/>
          </w:tcPr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7D2CB4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iuni tactice recomandate individual</w:t>
            </w:r>
          </w:p>
        </w:tc>
        <w:tc>
          <w:tcPr>
            <w:tcW w:w="4332" w:type="dxa"/>
            <w:shd w:val="clear" w:color="auto" w:fill="FABF8F"/>
          </w:tcPr>
          <w:p w:rsidR="006B367E" w:rsidRPr="000A3E56" w:rsidRDefault="006B367E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ac</w:t>
            </w:r>
            <w:r w:rsidRPr="000A3E56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iunilor tactice individuale,  specifice tirului cu arcul</w:t>
            </w:r>
          </w:p>
          <w:p w:rsidR="006B367E" w:rsidRPr="000A3E56" w:rsidRDefault="006B367E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adaptarea la conditiile impuse de regulament de concurs specific varstei</w:t>
            </w:r>
          </w:p>
          <w:p w:rsidR="006B367E" w:rsidRPr="000A3E56" w:rsidRDefault="006B367E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imbunatatirea abilitatilor personale in vederea realizarii obiectivelor cifrice</w:t>
            </w:r>
          </w:p>
          <w:p w:rsidR="006B367E" w:rsidRPr="000A3E56" w:rsidRDefault="006B367E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6B367E" w:rsidRPr="00520517" w:rsidRDefault="006B367E" w:rsidP="007D2C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3.3. Manifestarea unui comportament bazat pe fair-play fa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ă de parteneri, antrenori, adversari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arbitri</w:t>
            </w:r>
          </w:p>
        </w:tc>
      </w:tr>
      <w:tr w:rsidR="006B367E" w:rsidRPr="00520517">
        <w:trPr>
          <w:trHeight w:val="436"/>
        </w:trPr>
        <w:tc>
          <w:tcPr>
            <w:tcW w:w="1834" w:type="dxa"/>
            <w:vAlign w:val="center"/>
          </w:tcPr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FABF8F"/>
          </w:tcPr>
          <w:p w:rsidR="006B367E" w:rsidRDefault="006B367E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6B367E" w:rsidRPr="00520517" w:rsidRDefault="006B367E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520517" w:rsidRDefault="006B367E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ultivarea increderii de sine si a dorintei de a invinge</w:t>
            </w:r>
          </w:p>
        </w:tc>
        <w:tc>
          <w:tcPr>
            <w:tcW w:w="4666" w:type="dxa"/>
            <w:shd w:val="clear" w:color="auto" w:fill="FABF8F"/>
          </w:tcPr>
          <w:p w:rsidR="006B367E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 Manifestarea interesului pentru practicarea sportului de performanţă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 Cultivarea dorinţei de afirmare în disciplina sportivă practicată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367E" w:rsidRPr="00520517">
        <w:trPr>
          <w:trHeight w:val="1113"/>
        </w:trPr>
        <w:tc>
          <w:tcPr>
            <w:tcW w:w="1834" w:type="dxa"/>
            <w:vAlign w:val="center"/>
          </w:tcPr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FABF8F"/>
          </w:tcPr>
          <w:p w:rsidR="006B367E" w:rsidRPr="0094124E" w:rsidRDefault="006B367E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6B367E" w:rsidRPr="0094124E" w:rsidRDefault="006B367E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partilor componente ale arcului si functiile lor</w:t>
            </w:r>
          </w:p>
        </w:tc>
        <w:tc>
          <w:tcPr>
            <w:tcW w:w="4666" w:type="dxa"/>
            <w:shd w:val="clear" w:color="auto" w:fill="FABF8F"/>
          </w:tcPr>
          <w:p w:rsidR="006B367E" w:rsidRPr="00363F1E" w:rsidRDefault="006B367E" w:rsidP="007D2CB4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6B367E" w:rsidRPr="00363F1E" w:rsidRDefault="006B367E" w:rsidP="007D2CB4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5.1. 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3402"/>
        <w:gridCol w:w="3224"/>
        <w:gridCol w:w="1714"/>
      </w:tblGrid>
      <w:tr w:rsidR="006B367E" w:rsidRPr="007C2B19">
        <w:trPr>
          <w:trHeight w:val="250"/>
        </w:trPr>
        <w:tc>
          <w:tcPr>
            <w:tcW w:w="14573" w:type="dxa"/>
            <w:gridSpan w:val="7"/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(14 lecţii)</w:t>
            </w:r>
          </w:p>
        </w:tc>
      </w:tr>
      <w:tr w:rsidR="006B367E" w:rsidRPr="007C2B19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6B367E" w:rsidRPr="007C2B19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6B367E" w:rsidRPr="007C2B19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1-6-11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ionarea procedeelor tehnice de bază</w:t>
            </w:r>
          </w:p>
          <w:p w:rsidR="006B367E" w:rsidRPr="007C2B19" w:rsidRDefault="006B367E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6B367E" w:rsidRPr="007C2B19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6B367E" w:rsidRPr="007C2B19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D00440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6B367E" w:rsidRPr="007C2B19" w:rsidRDefault="006B367E" w:rsidP="007D2CB4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ionarea procedeelor tehnice de bază, specifice disciplinei sportive</w:t>
            </w:r>
          </w:p>
        </w:tc>
        <w:tc>
          <w:tcPr>
            <w:tcW w:w="3402" w:type="dxa"/>
          </w:tcPr>
          <w:p w:rsidR="006B367E" w:rsidRPr="007C2B19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Consolidarea procedeelor tehnice de bază, specifice tirului cu arcul </w:t>
            </w:r>
          </w:p>
          <w:p w:rsidR="006B367E" w:rsidRPr="007C2B19" w:rsidRDefault="006B367E" w:rsidP="007D2CB4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mobilităţii articulare</w:t>
            </w:r>
          </w:p>
          <w:p w:rsidR="006B367E" w:rsidRPr="007C2B19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6B367E" w:rsidRPr="007C2B19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Reglajul echipamentului</w:t>
            </w:r>
          </w:p>
          <w:p w:rsidR="006B367E" w:rsidRPr="007C2B19" w:rsidRDefault="006B367E" w:rsidP="00402D66">
            <w:pPr>
              <w:pStyle w:val="ListParagrap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Adaptarea la distantele de concurs</w:t>
            </w:r>
          </w:p>
          <w:p w:rsidR="006B367E" w:rsidRPr="007C2B19" w:rsidRDefault="006B367E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pStyle w:val="LasfarsitulPeparcursu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cu sageti cu pene si fara pene</w:t>
            </w:r>
          </w:p>
          <w:p w:rsidR="006B367E" w:rsidRPr="007C2B19" w:rsidRDefault="006B367E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prin hartie</w:t>
            </w:r>
          </w:p>
          <w:p w:rsidR="006B367E" w:rsidRPr="007C2B19" w:rsidRDefault="006B367E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la linie orizontala cu inchiderea ochilor dupa fixare</w:t>
            </w:r>
          </w:p>
          <w:p w:rsidR="006B367E" w:rsidRPr="007C2B19" w:rsidRDefault="006B367E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D004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Tragere la punct cu departarea </w:t>
            </w:r>
            <w:r w:rsidRPr="007C2B19">
              <w:rPr>
                <w:rFonts w:ascii="Times New Roman" w:hAnsi="Times New Roman" w:cs="Times New Roman"/>
              </w:rPr>
              <w:t xml:space="preserve">fata 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de tinta din 2 in 2 m 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la panou apropiat cu unghi variat</w:t>
            </w:r>
          </w:p>
          <w:p w:rsidR="006B367E" w:rsidRPr="007C2B19" w:rsidRDefault="006B367E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pe panou gol la distantele de concurs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Nr.variabil de serii (până la reglarea arcului)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402D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6B367E" w:rsidRPr="007C2B19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2-7-12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Consolidarea elementelor tehnice de bază</w:t>
            </w:r>
          </w:p>
          <w:p w:rsidR="006B367E" w:rsidRPr="007C2B19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6B367E" w:rsidRPr="007C2B19" w:rsidRDefault="006B367E" w:rsidP="007D2CB4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Reguli de comportare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6B367E" w:rsidRPr="007C2B19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7C2B19" w:rsidRDefault="006B367E" w:rsidP="007D2CB4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6B367E" w:rsidRPr="007C2B19" w:rsidRDefault="006B367E" w:rsidP="007D2CB4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6B367E" w:rsidRPr="007C2B19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6B367E" w:rsidRPr="007C2B19" w:rsidRDefault="006B367E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402D6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Tragerea la 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6B367E" w:rsidRPr="007C2B19" w:rsidRDefault="006B367E" w:rsidP="00402D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 regulamentului de tragere, de comportament in poligon, a actiunilor permise si a celor strict interzise</w:t>
            </w:r>
          </w:p>
          <w:p w:rsidR="006B367E" w:rsidRPr="007C2B19" w:rsidRDefault="006B367E" w:rsidP="007D2CB4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 partilor componente ale arcului si functiile lor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7C2B19" w:rsidRDefault="006B367E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7C2B19" w:rsidRDefault="006B367E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6B367E" w:rsidRPr="007C2B19" w:rsidRDefault="006B367E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la punct la distantele de concurs pentru diminuarea grupajului</w:t>
            </w:r>
          </w:p>
          <w:p w:rsidR="006B367E" w:rsidRPr="007C2B19" w:rsidRDefault="006B367E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la linie orizontala</w:t>
            </w:r>
          </w:p>
          <w:p w:rsidR="006B367E" w:rsidRPr="007C2B19" w:rsidRDefault="006B367E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Tragerea la linie verticala</w:t>
            </w:r>
          </w:p>
          <w:p w:rsidR="006B367E" w:rsidRPr="007C2B19" w:rsidRDefault="006B367E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cu ochii inchisi la panou apropiat</w:t>
            </w:r>
          </w:p>
          <w:p w:rsidR="006B367E" w:rsidRPr="007C2B19" w:rsidRDefault="006B367E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cu inchiderea ochilor dupa fixare</w:t>
            </w:r>
          </w:p>
          <w:p w:rsidR="006B367E" w:rsidRPr="007C2B19" w:rsidRDefault="006B367E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Tragerea la tinta fara obiectiv de scor</w:t>
            </w:r>
          </w:p>
          <w:p w:rsidR="006B367E" w:rsidRPr="007C2B19" w:rsidRDefault="006B367E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Tragerea la tinta cu obiectiv de scor</w:t>
            </w:r>
          </w:p>
          <w:p w:rsidR="006B367E" w:rsidRPr="007C2B19" w:rsidRDefault="006B367E" w:rsidP="00402D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5x6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6B367E" w:rsidRPr="007C2B19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3-8-13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ionarea procedeelor tehnice de bază</w:t>
            </w:r>
          </w:p>
          <w:p w:rsidR="006B367E" w:rsidRPr="007C2B19" w:rsidRDefault="006B367E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6B367E" w:rsidRPr="007C2B19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6B367E" w:rsidRPr="007C2B19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7D2CB4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6B367E" w:rsidRPr="007C2B19" w:rsidRDefault="006B367E" w:rsidP="007D2CB4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ionarea procedeelor tehnice de bază, specifice disciplinei sportive</w:t>
            </w:r>
          </w:p>
        </w:tc>
        <w:tc>
          <w:tcPr>
            <w:tcW w:w="3402" w:type="dxa"/>
          </w:tcPr>
          <w:p w:rsidR="006B367E" w:rsidRPr="007C2B19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Consolidarea procedeelor tehnice de bază, specifice tirului cu arcul </w:t>
            </w:r>
          </w:p>
          <w:p w:rsidR="006B367E" w:rsidRPr="007C2B19" w:rsidRDefault="006B367E" w:rsidP="007D2CB4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mobilităţii articulare</w:t>
            </w:r>
          </w:p>
          <w:p w:rsidR="006B367E" w:rsidRPr="007C2B19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6B367E" w:rsidRPr="007C2B19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Reglajul echipamentului</w:t>
            </w:r>
          </w:p>
          <w:p w:rsidR="006B367E" w:rsidRPr="007C2B19" w:rsidRDefault="006B367E" w:rsidP="007D2CB4">
            <w:pPr>
              <w:pStyle w:val="ListParagrap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Adaptarea la distantele de concurs</w:t>
            </w:r>
          </w:p>
          <w:p w:rsidR="006B367E" w:rsidRPr="007C2B19" w:rsidRDefault="006B367E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pStyle w:val="LasfarsitulPeparcursu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cu sageti cu pene si fara pene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prin hartie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la linie orizontala cu inchiderea ochilor dupa fixare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Tragere la punct cu departarea </w:t>
            </w:r>
            <w:r w:rsidRPr="007C2B19">
              <w:rPr>
                <w:rFonts w:ascii="Times New Roman" w:hAnsi="Times New Roman" w:cs="Times New Roman"/>
              </w:rPr>
              <w:t xml:space="preserve">fata 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de tinta din 2 in 2 m 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la panou apropiat cu unghi variat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pe panou gol la distantele de concurs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Nr.variabil de serii (până la reglarea arcului)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6B367E" w:rsidRPr="007C2B19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4-9-14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Consolidarea elementelor tehnice de bază</w:t>
            </w:r>
          </w:p>
          <w:p w:rsidR="006B367E" w:rsidRPr="007C2B19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6B367E" w:rsidRPr="007C2B19" w:rsidRDefault="006B367E" w:rsidP="007D2CB4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Reguli de comportare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6B367E" w:rsidRPr="007C2B19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7C2B19" w:rsidRDefault="006B367E" w:rsidP="007D2CB4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6B367E" w:rsidRPr="007C2B19" w:rsidRDefault="006B367E" w:rsidP="007D2CB4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6B367E" w:rsidRPr="007C2B19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6B367E" w:rsidRPr="007C2B19" w:rsidRDefault="006B367E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Tragerea la 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 regulamentului de tragere, de comportament in poligon, a actiunilor permise si a celor strict interzise</w:t>
            </w:r>
          </w:p>
          <w:p w:rsidR="006B367E" w:rsidRPr="007C2B19" w:rsidRDefault="006B367E" w:rsidP="007D2CB4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 partilor componente ale arcului si functiile lor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7C2B19" w:rsidRDefault="006B367E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7C2B19" w:rsidRDefault="006B367E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6B367E" w:rsidRPr="007C2B19" w:rsidRDefault="006B367E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la punct la distantele de concurs pentru diminuarea grupajului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la linie orizontala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Tragerea la linie verticala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cu ochii inchisi la panou apropiat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cu inchiderea ochilor dupa fixare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Tragerea la tinta fara obiectiv de scor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Tragerea la tinta cu obiectiv de scor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5x6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6B367E" w:rsidRPr="007C2B19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5-10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Perfec</w:t>
            </w:r>
            <w:r w:rsidRPr="007C2B19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ionarea elementelor tehnice de bază</w:t>
            </w:r>
          </w:p>
          <w:p w:rsidR="006B367E" w:rsidRPr="007C2B19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6B367E" w:rsidRPr="007C2B19" w:rsidRDefault="006B367E" w:rsidP="007D2CB4">
            <w:pPr>
              <w:pStyle w:val="ListParagrap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Reguli de comportament</w:t>
            </w:r>
          </w:p>
          <w:p w:rsidR="006B367E" w:rsidRPr="007C2B19" w:rsidRDefault="006B367E" w:rsidP="007D2CB4">
            <w:pPr>
              <w:pStyle w:val="ListParagrap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Aplicarea prevederilor regulamentare specifice categoriei de vârstă</w:t>
            </w:r>
          </w:p>
          <w:p w:rsidR="006B367E" w:rsidRPr="007C2B19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Rela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ionarea adecvată în cadrul grupului, în func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ie de cerin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ele activită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ii de pregătire 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 competi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ională</w:t>
            </w:r>
          </w:p>
          <w:p w:rsidR="006B367E" w:rsidRPr="007C2B19" w:rsidRDefault="006B367E" w:rsidP="007D2CB4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Sus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inerea eforturilor generale 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 specifice impuse de activitatea de pregătire 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 cea competi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ională</w:t>
            </w:r>
          </w:p>
          <w:p w:rsidR="006B367E" w:rsidRPr="007C2B19" w:rsidRDefault="006B367E" w:rsidP="007D2CB4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 w:rsidRPr="007C2B19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ionarea procedeelor tehnice de bază, specifice disciplinei sportive</w:t>
            </w:r>
          </w:p>
        </w:tc>
        <w:tc>
          <w:tcPr>
            <w:tcW w:w="3402" w:type="dxa"/>
          </w:tcPr>
          <w:p w:rsidR="006B367E" w:rsidRPr="007C2B19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6B367E" w:rsidRPr="007C2B19" w:rsidRDefault="006B367E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Perfectionarea tragerii la tinta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Optimizarea fazei de extensie</w:t>
            </w:r>
          </w:p>
          <w:p w:rsidR="006B367E" w:rsidRPr="007C2B19" w:rsidRDefault="006B367E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iei proprii 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 a coechipierilor</w:t>
            </w:r>
          </w:p>
          <w:p w:rsidR="006B367E" w:rsidRPr="007C2B19" w:rsidRDefault="006B367E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psihologică</w:t>
            </w:r>
          </w:p>
          <w:p w:rsidR="006B367E" w:rsidRPr="007C2B19" w:rsidRDefault="006B367E" w:rsidP="007D2CB4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Norme de control</w:t>
            </w:r>
          </w:p>
          <w:p w:rsidR="006B367E" w:rsidRPr="007C2B19" w:rsidRDefault="006B367E" w:rsidP="007D2CB4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Scoateri de sub click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Mentineri, extensii si declansari cu coarda neelastica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cu timp variat tip piramida (3 sec, 6 sec, 9 sec, 12 sec, 9 sec, 6 sec, 3 sec)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Tragerea la tinta cu obiectiv de scor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Tragere cu recuperarea sagetii de partener//Tragere in regim de concurs//Tragere meciuri eliminatorii//Tragere meciuri pe echipe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min.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3x5x10 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7 serii x 3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6 serii x 6 săge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Timp variabil (în func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ie de mijloacele alese)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6B367E" w:rsidRPr="007C2B19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L 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7C2B19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Cunoa</w:t>
            </w:r>
            <w:r w:rsidRPr="007C2B19">
              <w:rPr>
                <w:rFonts w:ascii="Tahoma" w:hAnsi="Tahoma" w:cs="Tahoma"/>
                <w:sz w:val="20"/>
                <w:szCs w:val="20"/>
              </w:rPr>
              <w:t>ș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terea regulamentului de concurs</w:t>
            </w:r>
          </w:p>
          <w:p w:rsidR="006B367E" w:rsidRPr="007C2B19" w:rsidRDefault="006B367E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Sus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inerea eforturilor generale </w:t>
            </w:r>
            <w:r w:rsidRPr="007C2B19">
              <w:rPr>
                <w:rFonts w:ascii="Tahoma" w:hAnsi="Tahoma" w:cs="Tahoma"/>
                <w:sz w:val="20"/>
                <w:szCs w:val="20"/>
              </w:rPr>
              <w:t>ș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 specifice impuse în competi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7C2B19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  <w:p w:rsidR="006B367E" w:rsidRPr="007C2B19" w:rsidRDefault="006B367E" w:rsidP="007D2CB4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7C2B19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7C2B19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Aplicarea prevederilor regulamentare </w:t>
            </w:r>
          </w:p>
          <w:p w:rsidR="006B367E" w:rsidRPr="007C2B19" w:rsidRDefault="006B367E" w:rsidP="007D2CB4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6B367E" w:rsidRPr="007C2B19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 regulamentului de tragere, de comportament in poligon, a actiunilor permise si a celor strict interzise</w:t>
            </w:r>
          </w:p>
          <w:p w:rsidR="006B367E" w:rsidRPr="007C2B19" w:rsidRDefault="006B367E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 w:rsidRPr="007C2B19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6B367E" w:rsidRPr="007C2B19" w:rsidRDefault="006B367E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7C2B19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6B367E" w:rsidRPr="007C2B19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prezentarea regulamentului </w:t>
            </w:r>
            <w:r w:rsidRPr="007C2B19">
              <w:rPr>
                <w:rFonts w:ascii="Tahoma" w:hAnsi="Tahoma" w:cs="Tahoma"/>
                <w:sz w:val="20"/>
                <w:szCs w:val="20"/>
              </w:rPr>
              <w:t>ș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i a programului de concurs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Antrenament oficial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Reglaj pe distan</w:t>
            </w:r>
            <w:r w:rsidRPr="007C2B19">
              <w:rPr>
                <w:rFonts w:ascii="Tahoma" w:hAnsi="Tahoma" w:cs="Tahoma"/>
                <w:sz w:val="20"/>
                <w:szCs w:val="20"/>
              </w:rPr>
              <w:t>ț</w:t>
            </w: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90 min</w:t>
            </w: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7C2B19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B19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</w:tbl>
    <w:p w:rsidR="006B367E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6B367E" w:rsidRPr="00520517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6B367E" w:rsidRPr="00520517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6B367E" w:rsidRPr="00520517" w:rsidRDefault="006B367E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6B367E" w:rsidRPr="00520517" w:rsidRDefault="006B367E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PERFORMANTA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</w:t>
      </w:r>
      <w:r>
        <w:rPr>
          <w:rFonts w:ascii="Times New Roman" w:hAnsi="Times New Roman" w:cs="Times New Roman"/>
          <w:b/>
          <w:bCs/>
          <w:sz w:val="20"/>
          <w:szCs w:val="20"/>
        </w:rPr>
        <w:t>apa de pregătire: pregătitoare outdoor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MEZOCICLUL nr. 8</w:t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28.03 – 24.04</w:t>
      </w:r>
      <w:r w:rsidRPr="00520517">
        <w:rPr>
          <w:rFonts w:ascii="Times New Roman" w:hAnsi="Times New Roman" w:cs="Times New Roman"/>
          <w:sz w:val="20"/>
          <w:szCs w:val="20"/>
        </w:rPr>
        <w:t>.1</w:t>
      </w:r>
      <w:r>
        <w:rPr>
          <w:rFonts w:ascii="Times New Roman" w:hAnsi="Times New Roman" w:cs="Times New Roman"/>
          <w:sz w:val="20"/>
          <w:szCs w:val="20"/>
        </w:rPr>
        <w:t>1</w:t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40" type="#_x0000_t202" style="position:absolute;margin-left:492.15pt;margin-top:12.95pt;width:227.75pt;height:121.8pt;z-index:251662336">
            <v:textbox style="mso-next-textbox:#_x0000_s1040;mso-fit-shape-to-text:t">
              <w:txbxContent>
                <w:p w:rsidR="006B367E" w:rsidRPr="00F05F1A" w:rsidRDefault="006B367E" w:rsidP="00402D66">
                  <w:pPr>
                    <w:numPr>
                      <w:ilvl w:val="0"/>
                      <w:numId w:val="40"/>
                    </w:numPr>
                    <w:shd w:val="clear" w:color="auto" w:fill="FABF8F"/>
                    <w:spacing w:after="0" w:line="240" w:lineRule="auto"/>
                    <w:ind w:left="36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  arcuri complete,  duzini să</w:t>
                  </w:r>
                  <w:r w:rsidRPr="00A31727">
                    <w:rPr>
                      <w:rFonts w:ascii="Times New Roman" w:hAnsi="Times New Roman" w:cs="Times New Roman"/>
                    </w:rPr>
                    <w:t>ge</w:t>
                  </w:r>
                  <w:r>
                    <w:rPr>
                      <w:rFonts w:ascii="Times New Roman" w:hAnsi="Times New Roman" w:cs="Times New Roman"/>
                    </w:rPr>
                    <w:t>ţi (de nivel performanţial), crose greutate max. 900-1300 gr., lungime după talie şi alonjă, braţe arc 32-42 lbs. în funcţie de forţa specifică, alonjă şi talie; utilizare lunetă şi trepied, control electronic al tragerii (tip SCATT, platformă cu senzori, videocameră), pantofi</w:t>
                  </w:r>
                  <w:r w:rsidRPr="00A31727">
                    <w:rPr>
                      <w:rFonts w:ascii="Times New Roman" w:hAnsi="Times New Roman" w:cs="Times New Roman"/>
                    </w:rPr>
                    <w:t xml:space="preserve"> de tragere, ţinte de 122 cm</w:t>
                  </w:r>
                </w:p>
              </w:txbxContent>
            </v:textbox>
            <w10:wrap type="square"/>
          </v:shape>
        </w:pict>
      </w:r>
      <w:r>
        <w:rPr>
          <w:noProof/>
          <w:lang w:val="en-US"/>
        </w:rPr>
        <w:pict>
          <v:shape id="_x0000_s1041" type="#_x0000_t202" style="position:absolute;margin-left:-15.3pt;margin-top:12.95pt;width:493.95pt;height:109.15pt;z-index:251661312" fillcolor="#fabf8f">
            <v:textbox style="mso-next-textbox:#_x0000_s1041;mso-fit-shape-to-text:t">
              <w:txbxContent>
                <w:p w:rsidR="006B367E" w:rsidRPr="00D81E1E" w:rsidRDefault="006B367E" w:rsidP="00402D66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>OBIECTIVE INTERMEDIARE DE PERFORMAN</w:t>
                  </w:r>
                  <w:r w:rsidRPr="00D81E1E">
                    <w:rPr>
                      <w:rFonts w:ascii="Tahoma" w:hAnsi="Tahoma" w:cs="Tahoma"/>
                      <w:b/>
                      <w:bCs/>
                    </w:rPr>
                    <w:t>Ț</w:t>
                  </w: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 xml:space="preserve">Ă: </w:t>
                  </w:r>
                </w:p>
                <w:p w:rsidR="006B367E" w:rsidRPr="00D81E1E" w:rsidRDefault="006B367E" w:rsidP="00402D66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 xml:space="preserve">- </w:t>
                  </w:r>
                  <w:r w:rsidRPr="00D81E1E">
                    <w:rPr>
                      <w:rFonts w:ascii="Times New Roman" w:hAnsi="Times New Roman" w:cs="Times New Roman"/>
                    </w:rPr>
                    <w:t>perfec</w:t>
                  </w:r>
                  <w:r w:rsidRPr="00D81E1E">
                    <w:rPr>
                      <w:rFonts w:ascii="Tahoma" w:hAnsi="Tahoma" w:cs="Tahoma"/>
                    </w:rPr>
                    <w:t>ț</w:t>
                  </w:r>
                  <w:r w:rsidRPr="00D81E1E">
                    <w:rPr>
                      <w:rFonts w:ascii="Times New Roman" w:hAnsi="Times New Roman" w:cs="Times New Roman"/>
                    </w:rPr>
                    <w:t>ionarea procedeelor de bază</w:t>
                  </w:r>
                </w:p>
                <w:p w:rsidR="006B367E" w:rsidRPr="00D81E1E" w:rsidRDefault="006B367E" w:rsidP="00402D66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6B367E" w:rsidRDefault="006B367E" w:rsidP="00402D66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adaptarea poziţiei de tragere la distanţe scurte</w:t>
                  </w:r>
                </w:p>
                <w:p w:rsidR="006B367E" w:rsidRDefault="006B367E" w:rsidP="00402D66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realizarea baremelor cifrice stabilite de antrenor</w:t>
                  </w:r>
                </w:p>
                <w:p w:rsidR="006B367E" w:rsidRPr="000A3E56" w:rsidRDefault="006B367E" w:rsidP="00402D66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393B82">
                    <w:rPr>
                      <w:rFonts w:ascii="Times New Roman" w:hAnsi="Times New Roman" w:cs="Times New Roman"/>
                    </w:rPr>
                    <w:t xml:space="preserve">- </w:t>
                  </w:r>
                  <w:r w:rsidRPr="000A3E56">
                    <w:rPr>
                      <w:rFonts w:ascii="Times New Roman" w:hAnsi="Times New Roman" w:cs="Times New Roman"/>
                    </w:rPr>
                    <w:t>cultivarea dorinţei de afirmare în concurs</w:t>
                  </w:r>
                </w:p>
                <w:p w:rsidR="006B367E" w:rsidRPr="00D81E1E" w:rsidRDefault="006B367E" w:rsidP="00402D66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81E1E">
                    <w:rPr>
                      <w:rFonts w:ascii="Times New Roman" w:hAnsi="Times New Roman" w:cs="Times New Roman"/>
                    </w:rPr>
                    <w:t>cunoa</w:t>
                  </w:r>
                  <w:r w:rsidRPr="00D81E1E">
                    <w:rPr>
                      <w:rFonts w:ascii="Tahoma" w:hAnsi="Tahoma" w:cs="Tahoma"/>
                    </w:rPr>
                    <w:t>ș</w:t>
                  </w:r>
                  <w:r w:rsidRPr="00D81E1E">
                    <w:rPr>
                      <w:rFonts w:ascii="Times New Roman" w:hAnsi="Times New Roman" w:cs="Times New Roman"/>
                    </w:rPr>
                    <w:t>terea regulamentului de tragere în competiţiile indoor</w:t>
                  </w:r>
                </w:p>
                <w:p w:rsidR="006B367E" w:rsidRPr="00D81E1E" w:rsidRDefault="006B367E" w:rsidP="00402D66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cunoa</w:t>
                  </w:r>
                  <w:r w:rsidRPr="00D81E1E">
                    <w:rPr>
                      <w:rFonts w:ascii="Tahoma" w:hAnsi="Tahoma" w:cs="Tahoma"/>
                    </w:rPr>
                    <w:t>ș</w:t>
                  </w:r>
                  <w:r w:rsidRPr="00D81E1E">
                    <w:rPr>
                      <w:rFonts w:ascii="Times New Roman" w:hAnsi="Times New Roman" w:cs="Times New Roman"/>
                    </w:rPr>
                    <w:t xml:space="preserve">terea regulilor de comportare în antrenament şi concurs </w:t>
                  </w:r>
                </w:p>
              </w:txbxContent>
            </v:textbox>
            <w10:wrap type="square"/>
          </v:shape>
        </w:pict>
      </w:r>
    </w:p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6B367E" w:rsidRPr="00520517">
        <w:trPr>
          <w:trHeight w:val="252"/>
        </w:trPr>
        <w:tc>
          <w:tcPr>
            <w:tcW w:w="14410" w:type="dxa"/>
            <w:gridSpan w:val="4"/>
          </w:tcPr>
          <w:p w:rsidR="006B367E" w:rsidRPr="00520517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6B367E" w:rsidRPr="00520517">
        <w:trPr>
          <w:trHeight w:val="252"/>
        </w:trPr>
        <w:tc>
          <w:tcPr>
            <w:tcW w:w="5412" w:type="dxa"/>
            <w:gridSpan w:val="2"/>
          </w:tcPr>
          <w:p w:rsidR="006B367E" w:rsidRPr="00520517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6B367E" w:rsidRPr="00520517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6B367E" w:rsidRPr="00520517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6B367E" w:rsidRPr="00520517">
        <w:trPr>
          <w:trHeight w:val="264"/>
        </w:trPr>
        <w:tc>
          <w:tcPr>
            <w:tcW w:w="5412" w:type="dxa"/>
            <w:gridSpan w:val="2"/>
          </w:tcPr>
          <w:p w:rsidR="006B367E" w:rsidRPr="00520517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6B367E" w:rsidRPr="00520517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6B367E" w:rsidRPr="00520517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6B367E" w:rsidRPr="00520517">
        <w:trPr>
          <w:trHeight w:val="350"/>
        </w:trPr>
        <w:tc>
          <w:tcPr>
            <w:tcW w:w="1834" w:type="dxa"/>
            <w:vAlign w:val="center"/>
          </w:tcPr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FABF8F"/>
          </w:tcPr>
          <w:p w:rsidR="006B367E" w:rsidRPr="0094124E" w:rsidRDefault="006B367E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6B367E" w:rsidRPr="0094124E" w:rsidRDefault="006B367E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6B367E" w:rsidRPr="0094124E" w:rsidRDefault="006B367E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6B367E" w:rsidRPr="0094124E" w:rsidRDefault="006B367E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6B367E" w:rsidRPr="0094124E" w:rsidRDefault="006B367E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capacităţii de bilateralitate (ambidextrie)</w:t>
            </w:r>
          </w:p>
          <w:p w:rsidR="006B367E" w:rsidRPr="0094124E" w:rsidRDefault="006B367E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FABF8F"/>
          </w:tcPr>
          <w:p w:rsidR="006B367E" w:rsidRPr="00747455" w:rsidRDefault="006B367E" w:rsidP="007D2CB4">
            <w:pPr>
              <w:pStyle w:val="LasfarsitulPeparcursul"/>
              <w:shd w:val="clear" w:color="auto" w:fill="FABF8F"/>
              <w:ind w:left="644"/>
              <w:rPr>
                <w:rFonts w:ascii="Times New Roman" w:hAnsi="Times New Roman" w:cs="Times New Roman"/>
                <w:i w:val="0"/>
                <w:iCs w:val="0"/>
                <w:lang w:val="ro-RO"/>
              </w:rPr>
            </w:pPr>
            <w:r w:rsidRPr="00747455">
              <w:rPr>
                <w:rFonts w:ascii="Times New Roman" w:hAnsi="Times New Roman" w:cs="Times New Roman"/>
                <w:i w:val="0"/>
                <w:iCs w:val="0"/>
                <w:lang w:val="ro-RO"/>
              </w:rPr>
              <w:t>1.1 Îmbunătăţirea deprinderilor motrice de bază/ utilitar-aplicative necesare practicării disciplinei sportive</w:t>
            </w:r>
          </w:p>
          <w:p w:rsidR="006B367E" w:rsidRPr="00747455" w:rsidRDefault="006B367E" w:rsidP="007D2CB4">
            <w:pPr>
              <w:pStyle w:val="LasfarsitulPeparcursul"/>
              <w:shd w:val="clear" w:color="auto" w:fill="FABF8F"/>
              <w:ind w:left="644"/>
              <w:rPr>
                <w:rFonts w:ascii="Times New Roman" w:hAnsi="Times New Roman" w:cs="Times New Roman"/>
                <w:i w:val="0"/>
                <w:iCs w:val="0"/>
                <w:lang w:val="ro-RO"/>
              </w:rPr>
            </w:pPr>
            <w:r w:rsidRPr="00747455">
              <w:rPr>
                <w:rFonts w:ascii="Times New Roman" w:hAnsi="Times New Roman" w:cs="Times New Roman"/>
                <w:i w:val="0"/>
                <w:iCs w:val="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6B367E" w:rsidRPr="00747455" w:rsidRDefault="006B367E" w:rsidP="007D2CB4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  <w:r w:rsidRPr="00747455">
              <w:rPr>
                <w:rFonts w:ascii="Times New Roman" w:hAnsi="Times New Roman" w:cs="Times New Roman"/>
              </w:rPr>
              <w:t xml:space="preserve">2.1 Învăţarea procedeelor tehnice de bază, specifice disciplinei sportive </w:t>
            </w:r>
          </w:p>
        </w:tc>
      </w:tr>
      <w:tr w:rsidR="006B367E" w:rsidRPr="00520517">
        <w:trPr>
          <w:trHeight w:val="542"/>
        </w:trPr>
        <w:tc>
          <w:tcPr>
            <w:tcW w:w="1834" w:type="dxa"/>
            <w:vAlign w:val="center"/>
          </w:tcPr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FABF8F"/>
          </w:tcPr>
          <w:p w:rsidR="006B367E" w:rsidRPr="0094124E" w:rsidRDefault="006B367E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94124E">
              <w:rPr>
                <w:rFonts w:ascii="Tahoma" w:hAnsi="Tahoma" w:cs="Tahoma"/>
                <w:sz w:val="20"/>
                <w:szCs w:val="20"/>
              </w:rPr>
              <w:t>ț</w:t>
            </w: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ionarea procedeelor tehnice de bază, specifice tirului cu arcul </w:t>
            </w:r>
          </w:p>
          <w:p w:rsidR="006B367E" w:rsidRPr="0094124E" w:rsidRDefault="006B367E" w:rsidP="007D2CB4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94124E" w:rsidRDefault="006B367E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6B367E" w:rsidRPr="0094124E" w:rsidRDefault="006B367E" w:rsidP="007D2CB4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in abordarea tehnicii de tragere se va tine cont de particularitatile morfo-functionale ale fiecarui sportiv, cautandu-se pozitiile comode</w:t>
            </w:r>
          </w:p>
          <w:p w:rsidR="006B367E" w:rsidRPr="00520517" w:rsidRDefault="006B367E" w:rsidP="007D2CB4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Învăţarea procedeelor tehnice de bază, specifice disciplinei sportive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individuale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elementare,  specifice disciplinei sportive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 Consolidarea procedeelor tehnice şi a acţiunilor tactice însuşite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367E" w:rsidRPr="00520517">
        <w:trPr>
          <w:trHeight w:val="603"/>
        </w:trPr>
        <w:tc>
          <w:tcPr>
            <w:tcW w:w="1834" w:type="dxa"/>
            <w:vAlign w:val="center"/>
          </w:tcPr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7D2CB4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iuni tactice recomandate individual</w:t>
            </w:r>
          </w:p>
        </w:tc>
        <w:tc>
          <w:tcPr>
            <w:tcW w:w="4332" w:type="dxa"/>
            <w:shd w:val="clear" w:color="auto" w:fill="FABF8F"/>
          </w:tcPr>
          <w:p w:rsidR="006B367E" w:rsidRPr="000A3E56" w:rsidRDefault="006B367E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ac</w:t>
            </w:r>
            <w:r w:rsidRPr="000A3E56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iunilor tactice individuale,  specifice tirului cu arcul</w:t>
            </w:r>
          </w:p>
          <w:p w:rsidR="006B367E" w:rsidRPr="000A3E56" w:rsidRDefault="006B367E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adaptarea la conditiile impuse de regulament de concurs specific varstei</w:t>
            </w:r>
          </w:p>
          <w:p w:rsidR="006B367E" w:rsidRPr="000A3E56" w:rsidRDefault="006B367E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imbunatatirea abilitatilor personale in vederea realizarii obiectivelor cifrice</w:t>
            </w:r>
          </w:p>
          <w:p w:rsidR="006B367E" w:rsidRPr="000A3E56" w:rsidRDefault="006B367E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6B367E" w:rsidRPr="00520517" w:rsidRDefault="006B367E" w:rsidP="007D2C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3.3. Manifestarea unui comportament bazat pe fair-play fa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ă de parteneri, antrenori, adversari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arbitri</w:t>
            </w:r>
          </w:p>
        </w:tc>
      </w:tr>
      <w:tr w:rsidR="006B367E" w:rsidRPr="00520517">
        <w:trPr>
          <w:trHeight w:val="436"/>
        </w:trPr>
        <w:tc>
          <w:tcPr>
            <w:tcW w:w="1834" w:type="dxa"/>
            <w:vAlign w:val="center"/>
          </w:tcPr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FABF8F"/>
          </w:tcPr>
          <w:p w:rsidR="006B367E" w:rsidRDefault="006B367E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6B367E" w:rsidRPr="00520517" w:rsidRDefault="006B367E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520517" w:rsidRDefault="006B367E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ultivarea increderii de sine si a dorintei de a invinge</w:t>
            </w:r>
          </w:p>
        </w:tc>
        <w:tc>
          <w:tcPr>
            <w:tcW w:w="4666" w:type="dxa"/>
            <w:shd w:val="clear" w:color="auto" w:fill="FABF8F"/>
          </w:tcPr>
          <w:p w:rsidR="006B367E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 Manifestarea interesului pentru practicarea sportului de performanţă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 Cultivarea dorinţei de afirmare în disciplina sportivă practicată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367E" w:rsidRPr="00520517">
        <w:trPr>
          <w:trHeight w:val="1113"/>
        </w:trPr>
        <w:tc>
          <w:tcPr>
            <w:tcW w:w="1834" w:type="dxa"/>
            <w:vAlign w:val="center"/>
          </w:tcPr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FABF8F"/>
          </w:tcPr>
          <w:p w:rsidR="006B367E" w:rsidRPr="0094124E" w:rsidRDefault="006B367E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6B367E" w:rsidRPr="0094124E" w:rsidRDefault="006B367E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partilor componente ale arcului si functiile lor</w:t>
            </w:r>
          </w:p>
        </w:tc>
        <w:tc>
          <w:tcPr>
            <w:tcW w:w="4666" w:type="dxa"/>
            <w:shd w:val="clear" w:color="auto" w:fill="FABF8F"/>
          </w:tcPr>
          <w:p w:rsidR="006B367E" w:rsidRPr="00363F1E" w:rsidRDefault="006B367E" w:rsidP="007D2CB4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6B367E" w:rsidRPr="00363F1E" w:rsidRDefault="006B367E" w:rsidP="007D2CB4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5.1. 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3402"/>
        <w:gridCol w:w="3224"/>
        <w:gridCol w:w="1714"/>
      </w:tblGrid>
      <w:tr w:rsidR="006B367E" w:rsidRPr="003460E5">
        <w:trPr>
          <w:trHeight w:val="250"/>
        </w:trPr>
        <w:tc>
          <w:tcPr>
            <w:tcW w:w="14573" w:type="dxa"/>
            <w:gridSpan w:val="7"/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(20 lecţii)</w:t>
            </w:r>
          </w:p>
        </w:tc>
      </w:tr>
      <w:tr w:rsidR="006B367E" w:rsidRPr="003460E5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6B367E" w:rsidRPr="003460E5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6B367E" w:rsidRPr="003460E5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L 1-6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3460E5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3460E5">
              <w:rPr>
                <w:rFonts w:ascii="Tahoma" w:hAnsi="Tahoma" w:cs="Tahoma"/>
                <w:sz w:val="20"/>
                <w:szCs w:val="20"/>
              </w:rPr>
              <w:t>ț</w:t>
            </w: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ionarea procedeelor tehnice de bază</w:t>
            </w:r>
          </w:p>
          <w:p w:rsidR="006B367E" w:rsidRPr="003460E5" w:rsidRDefault="006B367E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6B367E" w:rsidRPr="003460E5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3460E5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6B367E" w:rsidRPr="003460E5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3460E5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460E5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3460E5" w:rsidRDefault="006B367E" w:rsidP="007D2CB4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3460E5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460E5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6B367E" w:rsidRPr="003460E5" w:rsidRDefault="006B367E" w:rsidP="007D2CB4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3460E5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460E5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 w:rsidRPr="003460E5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3460E5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ionarea procedeelor tehnice de bază, specifice disciplinei sportive</w:t>
            </w:r>
          </w:p>
        </w:tc>
        <w:tc>
          <w:tcPr>
            <w:tcW w:w="3402" w:type="dxa"/>
          </w:tcPr>
          <w:p w:rsidR="006B367E" w:rsidRPr="003460E5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Consolidarea procedeelor tehnice de bază, specifice tirului cu arcul </w:t>
            </w:r>
          </w:p>
          <w:p w:rsidR="006B367E" w:rsidRPr="003460E5" w:rsidRDefault="006B367E" w:rsidP="007D2CB4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3460E5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mobilităţii articulare</w:t>
            </w:r>
          </w:p>
          <w:p w:rsidR="006B367E" w:rsidRPr="003460E5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3460E5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6B367E" w:rsidRPr="003460E5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3460E5" w:rsidRDefault="006B367E" w:rsidP="002A2A92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Adaptarea la distantele de concurs </w:t>
            </w: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pStyle w:val="LasfarsitulPeparcursu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Tragere cu urmarirea tensiunilor impins-tras 50-50%</w:t>
            </w: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Tragere la panou apropiat cu unghi variat</w:t>
            </w:r>
          </w:p>
          <w:p w:rsidR="006B367E" w:rsidRPr="003460E5" w:rsidRDefault="006B367E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Tragere pe panou gol la distantele de concurs</w:t>
            </w:r>
          </w:p>
          <w:p w:rsidR="006B367E" w:rsidRPr="003460E5" w:rsidRDefault="006B367E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 xml:space="preserve">Tragere la punct la distantele de concurs </w:t>
            </w:r>
          </w:p>
          <w:p w:rsidR="006B367E" w:rsidRPr="003460E5" w:rsidRDefault="006B367E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3460E5">
              <w:rPr>
                <w:rFonts w:ascii="Tahoma" w:hAnsi="Tahoma" w:cs="Tahoma"/>
                <w:sz w:val="20"/>
                <w:szCs w:val="20"/>
              </w:rPr>
              <w:t>ț</w:t>
            </w: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3460E5">
              <w:rPr>
                <w:rFonts w:ascii="Tahoma" w:hAnsi="Tahoma" w:cs="Tahoma"/>
                <w:sz w:val="20"/>
                <w:szCs w:val="20"/>
              </w:rPr>
              <w:t>ț</w:t>
            </w: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3460E5">
              <w:rPr>
                <w:rFonts w:ascii="Tahoma" w:hAnsi="Tahoma" w:cs="Tahoma"/>
                <w:sz w:val="20"/>
                <w:szCs w:val="20"/>
              </w:rPr>
              <w:t>ț</w:t>
            </w: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3460E5">
              <w:rPr>
                <w:rFonts w:ascii="Tahoma" w:hAnsi="Tahoma" w:cs="Tahoma"/>
                <w:sz w:val="20"/>
                <w:szCs w:val="20"/>
              </w:rPr>
              <w:t>ț</w:t>
            </w: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6B367E" w:rsidRPr="003460E5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L 2-7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3460E5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Consolidarea elementelor tehnice de bază</w:t>
            </w:r>
          </w:p>
          <w:p w:rsidR="006B367E" w:rsidRPr="003460E5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3460E5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6B367E" w:rsidRPr="003460E5" w:rsidRDefault="006B367E" w:rsidP="007D2CB4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3460E5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Reguli de comportare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3460E5" w:rsidRDefault="006B367E" w:rsidP="002A2A92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460E5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3460E5" w:rsidRDefault="006B367E" w:rsidP="002A2A92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3460E5" w:rsidRDefault="006B367E" w:rsidP="002A2A92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460E5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6B367E" w:rsidRPr="003460E5" w:rsidRDefault="006B367E" w:rsidP="002A2A92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6B367E" w:rsidRPr="003460E5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6B367E" w:rsidRPr="003460E5" w:rsidRDefault="006B367E" w:rsidP="002A2A92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3460E5" w:rsidRDefault="006B367E" w:rsidP="002A2A92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Adaptare la conditiile meteo pentru tragere in aer liber </w:t>
            </w:r>
          </w:p>
          <w:p w:rsidR="006B367E" w:rsidRPr="003460E5" w:rsidRDefault="006B367E" w:rsidP="002A2A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3460E5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 w:rsidRPr="003460E5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34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 regulamentului de tragere, de comportament in poligon, a actiunilor permise si a celor strict interzise</w:t>
            </w:r>
          </w:p>
          <w:p w:rsidR="006B367E" w:rsidRPr="003460E5" w:rsidRDefault="006B367E" w:rsidP="007D2CB4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3460E5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 w:rsidRPr="003460E5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34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 partilor componente ale arcului si functiile lor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3460E5" w:rsidRDefault="006B367E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3460E5" w:rsidRDefault="006B367E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6B367E" w:rsidRPr="003460E5" w:rsidRDefault="006B367E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Tragerea pe conditii de vant</w:t>
            </w:r>
          </w:p>
          <w:p w:rsidR="006B367E" w:rsidRPr="003460E5" w:rsidRDefault="006B367E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Tragere pe conditii de temperatura scazuta</w:t>
            </w:r>
          </w:p>
          <w:p w:rsidR="006B367E" w:rsidRPr="003460E5" w:rsidRDefault="006B367E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Tragere pe ploaie</w:t>
            </w:r>
          </w:p>
          <w:p w:rsidR="006B367E" w:rsidRPr="003460E5" w:rsidRDefault="006B367E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Perfectionarea ochirii cu corectie</w:t>
            </w:r>
          </w:p>
          <w:p w:rsidR="006B367E" w:rsidRPr="003460E5" w:rsidRDefault="006B367E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Nr.variabil de serii, în func</w:t>
            </w:r>
            <w:r w:rsidRPr="003460E5">
              <w:rPr>
                <w:rFonts w:ascii="Tahoma" w:hAnsi="Tahoma" w:cs="Tahoma"/>
                <w:sz w:val="20"/>
                <w:szCs w:val="20"/>
              </w:rPr>
              <w:t>ț</w:t>
            </w: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ie de condi</w:t>
            </w:r>
            <w:r w:rsidRPr="003460E5">
              <w:rPr>
                <w:rFonts w:ascii="Tahoma" w:hAnsi="Tahoma" w:cs="Tahoma"/>
                <w:sz w:val="20"/>
                <w:szCs w:val="20"/>
              </w:rPr>
              <w:t>ț</w:t>
            </w: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iile meteo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6B367E" w:rsidRPr="003460E5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L 3-8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3460E5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Perfec</w:t>
            </w:r>
            <w:r w:rsidRPr="003460E5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 w:rsidRPr="003460E5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ionarea elementelor tehnice de bază</w:t>
            </w:r>
          </w:p>
          <w:p w:rsidR="006B367E" w:rsidRPr="003460E5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3460E5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6B367E" w:rsidRPr="003460E5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3460E5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460E5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3460E5" w:rsidRDefault="006B367E" w:rsidP="007D2CB4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3460E5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460E5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 w:rsidRPr="003460E5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3460E5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ionarea procedeelor tehnice de bază, specifice disciplinei sportive</w:t>
            </w:r>
          </w:p>
        </w:tc>
        <w:tc>
          <w:tcPr>
            <w:tcW w:w="3402" w:type="dxa"/>
          </w:tcPr>
          <w:p w:rsidR="006B367E" w:rsidRPr="003460E5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6B367E" w:rsidRPr="003460E5" w:rsidRDefault="006B367E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3460E5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Perfectionarea tragerii la tinta</w:t>
            </w:r>
          </w:p>
          <w:p w:rsidR="006B367E" w:rsidRPr="003460E5" w:rsidRDefault="006B367E" w:rsidP="002A2A92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3460E5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Optimizarea tehnicii de tragere prin exercitii cu arcul</w:t>
            </w: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3460E5" w:rsidRDefault="006B367E" w:rsidP="007D2CB4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Tragere cu urmarirea tensiunilor impins-tras 50-50%</w:t>
            </w:r>
          </w:p>
          <w:p w:rsidR="006B367E" w:rsidRPr="003460E5" w:rsidRDefault="006B367E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Tragere cu urmarirea sincronizarii bratelor</w:t>
            </w:r>
          </w:p>
          <w:p w:rsidR="006B367E" w:rsidRPr="003460E5" w:rsidRDefault="006B367E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Tragere la linie verticala pentru stabilirea orientarii fata de tinta</w:t>
            </w:r>
          </w:p>
          <w:p w:rsidR="006B367E" w:rsidRPr="003460E5" w:rsidRDefault="006B367E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Tragere cu controlul respiratiei</w:t>
            </w:r>
          </w:p>
          <w:p w:rsidR="006B367E" w:rsidRPr="003460E5" w:rsidRDefault="006B367E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10 min.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3460E5">
              <w:rPr>
                <w:rFonts w:ascii="Tahoma" w:hAnsi="Tahoma" w:cs="Tahoma"/>
                <w:sz w:val="20"/>
                <w:szCs w:val="20"/>
              </w:rPr>
              <w:t>ț</w:t>
            </w: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3460E5">
              <w:rPr>
                <w:rFonts w:ascii="Tahoma" w:hAnsi="Tahoma" w:cs="Tahoma"/>
                <w:sz w:val="20"/>
                <w:szCs w:val="20"/>
              </w:rPr>
              <w:t>ț</w:t>
            </w: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3460E5">
              <w:rPr>
                <w:rFonts w:ascii="Tahoma" w:hAnsi="Tahoma" w:cs="Tahoma"/>
                <w:sz w:val="20"/>
                <w:szCs w:val="20"/>
              </w:rPr>
              <w:t>ț</w:t>
            </w: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3460E5">
              <w:rPr>
                <w:rFonts w:ascii="Tahoma" w:hAnsi="Tahoma" w:cs="Tahoma"/>
                <w:sz w:val="20"/>
                <w:szCs w:val="20"/>
              </w:rPr>
              <w:t>ț</w:t>
            </w: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3460E5">
              <w:rPr>
                <w:rFonts w:ascii="Tahoma" w:hAnsi="Tahoma" w:cs="Tahoma"/>
                <w:sz w:val="20"/>
                <w:szCs w:val="20"/>
              </w:rPr>
              <w:t>ț</w:t>
            </w: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6B367E" w:rsidRPr="003460E5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L 4-9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3460E5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3460E5">
              <w:rPr>
                <w:rFonts w:ascii="Tahoma" w:hAnsi="Tahoma" w:cs="Tahoma"/>
                <w:sz w:val="20"/>
                <w:szCs w:val="20"/>
              </w:rPr>
              <w:t>ț</w:t>
            </w: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ionarea elementelor tehnice de bază</w:t>
            </w:r>
          </w:p>
          <w:p w:rsidR="006B367E" w:rsidRPr="003460E5" w:rsidRDefault="006B367E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6B367E" w:rsidRPr="003460E5" w:rsidRDefault="006B367E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6B367E" w:rsidRPr="003460E5" w:rsidRDefault="006B367E" w:rsidP="007D2CB4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3460E5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460E5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3460E5" w:rsidRDefault="006B367E" w:rsidP="007D2CB4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3460E5" w:rsidRDefault="006B367E" w:rsidP="007D2CB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</w:t>
            </w:r>
            <w:r w:rsidRPr="003460E5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34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ionarea procedeelor tehnice de bază, specifice disciplinei sportive</w:t>
            </w:r>
          </w:p>
        </w:tc>
        <w:tc>
          <w:tcPr>
            <w:tcW w:w="3402" w:type="dxa"/>
          </w:tcPr>
          <w:p w:rsidR="006B367E" w:rsidRPr="003460E5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460E5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6B367E" w:rsidRPr="003460E5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3460E5" w:rsidRDefault="006B367E" w:rsidP="002A2A92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  <w:r w:rsidRPr="003460E5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  <w:t>Cunoasterea si aplicarea regulamentelor</w:t>
            </w:r>
          </w:p>
          <w:p w:rsidR="006B367E" w:rsidRPr="003460E5" w:rsidRDefault="006B367E" w:rsidP="002A2A92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3460E5" w:rsidRDefault="006B367E" w:rsidP="002A2A92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  <w:r w:rsidRPr="003460E5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  <w:t>Perfec</w:t>
            </w:r>
            <w:r w:rsidRPr="003460E5">
              <w:rPr>
                <w:rFonts w:ascii="Tahoma" w:hAnsi="Tahoma" w:cs="Tahoma"/>
                <w:i w:val="0"/>
                <w:iCs w:val="0"/>
                <w:sz w:val="20"/>
                <w:szCs w:val="20"/>
                <w:lang w:val="pt-BR"/>
              </w:rPr>
              <w:t>ț</w:t>
            </w:r>
            <w:r w:rsidRPr="003460E5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  <w:t xml:space="preserve">ionarea tragerii la </w:t>
            </w:r>
            <w:r w:rsidRPr="003460E5">
              <w:rPr>
                <w:rFonts w:ascii="Tahoma" w:hAnsi="Tahoma" w:cs="Tahoma"/>
                <w:i w:val="0"/>
                <w:iCs w:val="0"/>
                <w:sz w:val="20"/>
                <w:szCs w:val="20"/>
                <w:lang w:val="pt-BR"/>
              </w:rPr>
              <w:t>ț</w:t>
            </w:r>
            <w:r w:rsidRPr="003460E5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  <w:t>intă</w:t>
            </w:r>
          </w:p>
          <w:p w:rsidR="006B367E" w:rsidRPr="003460E5" w:rsidRDefault="006B367E" w:rsidP="007D2CB4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3460E5" w:rsidRDefault="006B367E" w:rsidP="007D2CB4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3460E5" w:rsidRDefault="006B367E" w:rsidP="007D2CB4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3460E5" w:rsidRDefault="006B367E" w:rsidP="007D2CB4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3460E5" w:rsidRDefault="006B367E" w:rsidP="007D2CB4">
            <w:pPr>
              <w:pStyle w:val="LasfarsitulPeparcursu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Verificarea cunoasterii regulilor cu importanta deosebita in competitii: meciuri eliminatorii, finale, meciuri pe echipe</w:t>
            </w:r>
          </w:p>
          <w:p w:rsidR="006B367E" w:rsidRPr="003460E5" w:rsidRDefault="006B367E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Tragerea in regim de concurs cu recapitularea regulilor necesare</w:t>
            </w:r>
          </w:p>
          <w:p w:rsidR="006B367E" w:rsidRPr="003460E5" w:rsidRDefault="006B367E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B367E" w:rsidRPr="003460E5" w:rsidRDefault="006B367E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Tragerea la tinta fara obiectiv de scor</w:t>
            </w:r>
          </w:p>
          <w:p w:rsidR="006B367E" w:rsidRPr="003460E5" w:rsidRDefault="006B367E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Tragerea la tinta cu obiectiv de scor</w:t>
            </w:r>
          </w:p>
          <w:p w:rsidR="006B367E" w:rsidRPr="003460E5" w:rsidRDefault="006B367E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 w:rsidRPr="003460E5">
              <w:rPr>
                <w:rFonts w:ascii="Tahoma" w:hAnsi="Tahoma" w:cs="Tahoma"/>
                <w:sz w:val="20"/>
                <w:szCs w:val="20"/>
              </w:rPr>
              <w:t>ț</w:t>
            </w: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5x6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5x6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5x6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5x6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B367E" w:rsidRPr="003460E5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L 11-16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3460E5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3460E5">
              <w:rPr>
                <w:rFonts w:ascii="Tahoma" w:hAnsi="Tahoma" w:cs="Tahoma"/>
                <w:sz w:val="20"/>
                <w:szCs w:val="20"/>
              </w:rPr>
              <w:t>ț</w:t>
            </w: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ionarea procedeelor tehnice de bază</w:t>
            </w:r>
          </w:p>
          <w:p w:rsidR="006B367E" w:rsidRPr="003460E5" w:rsidRDefault="006B367E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6B367E" w:rsidRPr="003460E5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3460E5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3460E5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460E5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 w:rsidRPr="003460E5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3460E5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ionarea procedeelor tehnice de bază, specifice disciplinei sportive</w:t>
            </w:r>
          </w:p>
          <w:p w:rsidR="006B367E" w:rsidRPr="003460E5" w:rsidRDefault="006B367E" w:rsidP="007D2CB4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3460E5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460E5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poten</w:t>
            </w:r>
            <w:r w:rsidRPr="003460E5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3460E5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ialului tehnic în activitatea de pregătire</w:t>
            </w:r>
          </w:p>
        </w:tc>
        <w:tc>
          <w:tcPr>
            <w:tcW w:w="3402" w:type="dxa"/>
          </w:tcPr>
          <w:p w:rsidR="006B367E" w:rsidRPr="003460E5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Selectia echipamentului</w:t>
            </w:r>
          </w:p>
          <w:p w:rsidR="006B367E" w:rsidRPr="003460E5" w:rsidRDefault="006B367E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3460E5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 w:rsidRPr="003460E5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34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 regulamentului de tragere, de comportament in poligon, a actiunilor permise si a celor strict interzise</w:t>
            </w:r>
          </w:p>
          <w:p w:rsidR="006B367E" w:rsidRPr="003460E5" w:rsidRDefault="006B367E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3460E5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 w:rsidRPr="003460E5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34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6B367E" w:rsidRPr="003460E5" w:rsidRDefault="006B367E" w:rsidP="002A2A92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3460E5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Optimizarea ac</w:t>
            </w:r>
            <w:r w:rsidRPr="003460E5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34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iunii de extensie</w:t>
            </w:r>
          </w:p>
          <w:p w:rsidR="006B367E" w:rsidRPr="003460E5" w:rsidRDefault="006B367E" w:rsidP="007D2CB4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Tragere la timp variat si ritm stabil (3 sec, 5 sec, 7 sec)</w:t>
            </w:r>
          </w:p>
          <w:p w:rsidR="006B367E" w:rsidRPr="003460E5" w:rsidRDefault="006B367E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Scoateri de sub click</w:t>
            </w:r>
          </w:p>
          <w:p w:rsidR="006B367E" w:rsidRPr="003460E5" w:rsidRDefault="006B367E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2A2A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Tragere cu mentinerea reperelor pe durata extensiei</w:t>
            </w: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 w:rsidRPr="003460E5">
              <w:rPr>
                <w:rFonts w:ascii="Tahoma" w:hAnsi="Tahoma" w:cs="Tahoma"/>
                <w:sz w:val="20"/>
                <w:szCs w:val="20"/>
              </w:rPr>
              <w:t>ț</w:t>
            </w: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3x5x3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6x6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6B367E" w:rsidRPr="003460E5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L 12-17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3460E5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3460E5">
              <w:rPr>
                <w:rFonts w:ascii="Tahoma" w:hAnsi="Tahoma" w:cs="Tahoma"/>
                <w:sz w:val="20"/>
                <w:szCs w:val="20"/>
              </w:rPr>
              <w:t>ț</w:t>
            </w: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ionarea elementelor tehnice de bază</w:t>
            </w:r>
          </w:p>
          <w:p w:rsidR="006B367E" w:rsidRPr="003460E5" w:rsidRDefault="006B367E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6B367E" w:rsidRPr="003460E5" w:rsidRDefault="006B367E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6B367E" w:rsidRPr="003460E5" w:rsidRDefault="006B367E" w:rsidP="007D2CB4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3460E5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460E5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3460E5" w:rsidRDefault="006B367E" w:rsidP="007D2CB4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3460E5" w:rsidRDefault="006B367E" w:rsidP="007D2CB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</w:t>
            </w:r>
            <w:r w:rsidRPr="003460E5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34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ionarea procedeelor tehnice de bază, specifice disciplinei sportive</w:t>
            </w:r>
          </w:p>
        </w:tc>
        <w:tc>
          <w:tcPr>
            <w:tcW w:w="3402" w:type="dxa"/>
          </w:tcPr>
          <w:p w:rsidR="006B367E" w:rsidRPr="003460E5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460E5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6B367E" w:rsidRPr="003460E5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3460E5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mobilităţii articulare</w:t>
            </w:r>
          </w:p>
          <w:p w:rsidR="006B367E" w:rsidRPr="003460E5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3460E5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6B367E" w:rsidRPr="003460E5" w:rsidRDefault="006B367E" w:rsidP="007D2CB4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3460E5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Optimizarea tehnicii de tragere prin exercitii fara arc (simulari – cu sau fara corzi elastice)</w:t>
            </w:r>
          </w:p>
          <w:p w:rsidR="006B367E" w:rsidRPr="003460E5" w:rsidRDefault="006B367E" w:rsidP="007D2CB4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3460E5" w:rsidRDefault="006B367E" w:rsidP="007D2CB4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3460E5" w:rsidRDefault="006B367E" w:rsidP="007D2CB4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3460E5" w:rsidRDefault="006B367E" w:rsidP="007D2CB4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3460E5" w:rsidRDefault="006B367E" w:rsidP="007D2CB4">
            <w:pPr>
              <w:pStyle w:val="LasfarsitulPeparcursul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Simulari de tragere cu timp cronometrat tip piramida</w:t>
            </w: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Simulari de tragere cu atentie pe repartizarea tensiunilor inainte – inapoi 50-50%</w:t>
            </w: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Simulari de tragere cu atentie pe sincronizarea bratelor la eliberarea corzii</w:t>
            </w: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Simulari de tragere cu atentie pe fazele de respiratie si ritm cardiac</w:t>
            </w: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 w:rsidRPr="003460E5">
              <w:rPr>
                <w:rFonts w:ascii="Tahoma" w:hAnsi="Tahoma" w:cs="Tahoma"/>
                <w:sz w:val="20"/>
                <w:szCs w:val="20"/>
              </w:rPr>
              <w:t>ț</w:t>
            </w: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ii de stretching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B367E" w:rsidRPr="003460E5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L 13-18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3460E5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3460E5">
              <w:rPr>
                <w:rFonts w:ascii="Tahoma" w:hAnsi="Tahoma" w:cs="Tahoma"/>
                <w:sz w:val="20"/>
                <w:szCs w:val="20"/>
              </w:rPr>
              <w:t>ț</w:t>
            </w: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ionarea procedeelor tehnice de bază</w:t>
            </w:r>
          </w:p>
          <w:p w:rsidR="006B367E" w:rsidRPr="003460E5" w:rsidRDefault="006B367E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6B367E" w:rsidRPr="003460E5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3460E5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6B367E" w:rsidRPr="003460E5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3460E5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460E5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3460E5" w:rsidRDefault="006B367E" w:rsidP="007D2CB4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3460E5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460E5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6B367E" w:rsidRPr="003460E5" w:rsidRDefault="006B367E" w:rsidP="007D2CB4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3460E5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460E5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 w:rsidRPr="003460E5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3460E5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ionarea procedeelor tehnice de bază, specifice disciplinei sportive</w:t>
            </w:r>
          </w:p>
        </w:tc>
        <w:tc>
          <w:tcPr>
            <w:tcW w:w="3402" w:type="dxa"/>
          </w:tcPr>
          <w:p w:rsidR="006B367E" w:rsidRPr="003460E5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Consolidarea procedeelor tehnice de bază, specifice tirului cu arcul </w:t>
            </w:r>
          </w:p>
          <w:p w:rsidR="006B367E" w:rsidRPr="003460E5" w:rsidRDefault="006B367E" w:rsidP="007D2CB4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3460E5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mobilităţii articulare</w:t>
            </w:r>
          </w:p>
          <w:p w:rsidR="006B367E" w:rsidRPr="003460E5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3460E5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6B367E" w:rsidRPr="003460E5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3460E5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Optimizarea tehnicii de tragere prin exercitii cu arcul</w:t>
            </w:r>
          </w:p>
          <w:p w:rsidR="006B367E" w:rsidRPr="003460E5" w:rsidRDefault="006B367E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pStyle w:val="LasfarsitulPeparcursu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Tragere cu urmarirea tensiunilor impins-tras 50-50%</w:t>
            </w: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Tragere cu controlul respiratiei</w:t>
            </w: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Tragere pe panou gol la distantele de concurs</w:t>
            </w: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Tragere la punct la distantele de concurs</w:t>
            </w: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3460E5">
              <w:rPr>
                <w:rFonts w:ascii="Tahoma" w:hAnsi="Tahoma" w:cs="Tahoma"/>
                <w:sz w:val="20"/>
                <w:szCs w:val="20"/>
              </w:rPr>
              <w:t>ț</w:t>
            </w: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3460E5">
              <w:rPr>
                <w:rFonts w:ascii="Tahoma" w:hAnsi="Tahoma" w:cs="Tahoma"/>
                <w:sz w:val="20"/>
                <w:szCs w:val="20"/>
              </w:rPr>
              <w:t>ț</w:t>
            </w: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3460E5">
              <w:rPr>
                <w:rFonts w:ascii="Tahoma" w:hAnsi="Tahoma" w:cs="Tahoma"/>
                <w:sz w:val="20"/>
                <w:szCs w:val="20"/>
              </w:rPr>
              <w:t>ț</w:t>
            </w: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3460E5">
              <w:rPr>
                <w:rFonts w:ascii="Tahoma" w:hAnsi="Tahoma" w:cs="Tahoma"/>
                <w:sz w:val="20"/>
                <w:szCs w:val="20"/>
              </w:rPr>
              <w:t>ț</w:t>
            </w: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6B367E" w:rsidRPr="003460E5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L 14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6B367E" w:rsidRPr="003460E5" w:rsidRDefault="006B367E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  <w:p w:rsidR="006B367E" w:rsidRPr="003460E5" w:rsidRDefault="006B367E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3460E5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460E5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3460E5" w:rsidRDefault="006B367E" w:rsidP="007D2CB4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3460E5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460E5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</w:tc>
        <w:tc>
          <w:tcPr>
            <w:tcW w:w="3402" w:type="dxa"/>
          </w:tcPr>
          <w:p w:rsidR="006B367E" w:rsidRPr="003460E5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460E5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6B367E" w:rsidRPr="003460E5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3460E5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3460E5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mobilităţii articulare</w:t>
            </w:r>
          </w:p>
          <w:p w:rsidR="006B367E" w:rsidRPr="003460E5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3460E5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  <w:p w:rsidR="006B367E" w:rsidRPr="003460E5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Dezvoltarea motricităţii generale </w:t>
            </w:r>
          </w:p>
          <w:p w:rsidR="006B367E" w:rsidRPr="003460E5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Inot</w:t>
            </w: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Masaj &amp; kinetoterapie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50 min</w:t>
            </w: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3460E5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0E5">
              <w:rPr>
                <w:rFonts w:ascii="Times New Roman" w:hAnsi="Times New Roman" w:cs="Times New Roman"/>
                <w:sz w:val="20"/>
                <w:szCs w:val="20"/>
              </w:rPr>
              <w:t>50 min</w:t>
            </w:r>
          </w:p>
        </w:tc>
      </w:tr>
    </w:tbl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B367E" w:rsidRPr="00985370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6B367E" w:rsidRPr="00520517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6B367E" w:rsidRPr="00520517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6B367E" w:rsidRPr="00520517" w:rsidRDefault="006B367E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6B367E" w:rsidRPr="00520517" w:rsidRDefault="006B367E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PERFORMANTA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Etapa de pregătire: precompetiţională I</w:t>
      </w:r>
      <w:r>
        <w:rPr>
          <w:rFonts w:ascii="Times New Roman" w:hAnsi="Times New Roman" w:cs="Times New Roman"/>
          <w:b/>
          <w:bCs/>
          <w:sz w:val="20"/>
          <w:szCs w:val="20"/>
        </w:rPr>
        <w:tab/>
        <w:t>outdoor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MEZOCICLUL nr. 9</w:t>
      </w:r>
    </w:p>
    <w:p w:rsidR="006B367E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25.04 – 22.05.2011</w:t>
      </w:r>
    </w:p>
    <w:p w:rsidR="006B367E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val="en-US"/>
        </w:rPr>
        <w:pict>
          <v:shape id="_x0000_s1042" type="#_x0000_t202" style="position:absolute;margin-left:504.35pt;margin-top:20.45pt;width:227.75pt;height:121.8pt;z-index:251664384">
            <v:textbox style="mso-next-textbox:#_x0000_s1042;mso-fit-shape-to-text:t">
              <w:txbxContent>
                <w:p w:rsidR="006B367E" w:rsidRPr="00F05F1A" w:rsidRDefault="006B367E" w:rsidP="007D2CB4">
                  <w:pPr>
                    <w:numPr>
                      <w:ilvl w:val="0"/>
                      <w:numId w:val="40"/>
                    </w:numPr>
                    <w:shd w:val="clear" w:color="auto" w:fill="FABF8F"/>
                    <w:spacing w:after="0" w:line="240" w:lineRule="auto"/>
                    <w:ind w:left="36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  arcuri complete,  duzini să</w:t>
                  </w:r>
                  <w:r w:rsidRPr="00A31727">
                    <w:rPr>
                      <w:rFonts w:ascii="Times New Roman" w:hAnsi="Times New Roman" w:cs="Times New Roman"/>
                    </w:rPr>
                    <w:t>ge</w:t>
                  </w:r>
                  <w:r>
                    <w:rPr>
                      <w:rFonts w:ascii="Times New Roman" w:hAnsi="Times New Roman" w:cs="Times New Roman"/>
                    </w:rPr>
                    <w:t>ţi (de nivel performanţial), crose greutate max. 900-1300 gr., lungime după talie şi alonjă, braţe arc 32-42 lbs. în funcţie de forţa specifică, alonjă şi talie; utilizare lunetă şi trepied, control electronic al tragerii (tip SCATT, platformă cu senzori, videocameră), pantofi</w:t>
                  </w:r>
                  <w:r w:rsidRPr="00A31727">
                    <w:rPr>
                      <w:rFonts w:ascii="Times New Roman" w:hAnsi="Times New Roman" w:cs="Times New Roman"/>
                    </w:rPr>
                    <w:t xml:space="preserve"> de tragere, ţinte de 122 cm</w:t>
                  </w:r>
                </w:p>
              </w:txbxContent>
            </v:textbox>
            <w10:wrap type="square"/>
          </v:shape>
        </w:pict>
      </w:r>
    </w:p>
    <w:p w:rsidR="006B367E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val="en-US"/>
        </w:rPr>
        <w:pict>
          <v:shape id="_x0000_s1043" type="#_x0000_t202" style="position:absolute;margin-left:-8.05pt;margin-top:3.2pt;width:493.95pt;height:109.15pt;z-index:251663360" fillcolor="#fabf8f">
            <v:textbox style="mso-next-textbox:#_x0000_s1043;mso-fit-shape-to-text:t">
              <w:txbxContent>
                <w:p w:rsidR="006B367E" w:rsidRPr="00D81E1E" w:rsidRDefault="006B367E" w:rsidP="007D2CB4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>OBIECTIVE INTERMEDIARE DE PERFORMAN</w:t>
                  </w:r>
                  <w:r w:rsidRPr="00D81E1E">
                    <w:rPr>
                      <w:rFonts w:ascii="Tahoma" w:hAnsi="Tahoma" w:cs="Tahoma"/>
                      <w:b/>
                      <w:bCs/>
                    </w:rPr>
                    <w:t>Ț</w:t>
                  </w: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 xml:space="preserve">Ă: </w:t>
                  </w:r>
                </w:p>
                <w:p w:rsidR="006B367E" w:rsidRPr="00D81E1E" w:rsidRDefault="006B367E" w:rsidP="007D2CB4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 xml:space="preserve">- </w:t>
                  </w:r>
                  <w:r w:rsidRPr="00D81E1E">
                    <w:rPr>
                      <w:rFonts w:ascii="Times New Roman" w:hAnsi="Times New Roman" w:cs="Times New Roman"/>
                    </w:rPr>
                    <w:t>perfec</w:t>
                  </w:r>
                  <w:r w:rsidRPr="00D81E1E">
                    <w:rPr>
                      <w:rFonts w:ascii="Tahoma" w:hAnsi="Tahoma" w:cs="Tahoma"/>
                    </w:rPr>
                    <w:t>ț</w:t>
                  </w:r>
                  <w:r w:rsidRPr="00D81E1E">
                    <w:rPr>
                      <w:rFonts w:ascii="Times New Roman" w:hAnsi="Times New Roman" w:cs="Times New Roman"/>
                    </w:rPr>
                    <w:t>ionarea procedeelor de bază</w:t>
                  </w:r>
                </w:p>
                <w:p w:rsidR="006B367E" w:rsidRPr="00D81E1E" w:rsidRDefault="006B367E" w:rsidP="007D2CB4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6B367E" w:rsidRDefault="006B367E" w:rsidP="007D2CB4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adaptarea poziţiei de tragere la distanţe scurte</w:t>
                  </w:r>
                </w:p>
                <w:p w:rsidR="006B367E" w:rsidRDefault="006B367E" w:rsidP="007D2CB4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realizarea baremelor cifrice stabilite de antrenor</w:t>
                  </w:r>
                </w:p>
                <w:p w:rsidR="006B367E" w:rsidRPr="000A3E56" w:rsidRDefault="006B367E" w:rsidP="007D2CB4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393B82">
                    <w:rPr>
                      <w:rFonts w:ascii="Times New Roman" w:hAnsi="Times New Roman" w:cs="Times New Roman"/>
                    </w:rPr>
                    <w:t xml:space="preserve">- </w:t>
                  </w:r>
                  <w:r w:rsidRPr="000A3E56">
                    <w:rPr>
                      <w:rFonts w:ascii="Times New Roman" w:hAnsi="Times New Roman" w:cs="Times New Roman"/>
                    </w:rPr>
                    <w:t>cultivarea dorinţei de afirmare în concurs</w:t>
                  </w:r>
                </w:p>
                <w:p w:rsidR="006B367E" w:rsidRPr="00D81E1E" w:rsidRDefault="006B367E" w:rsidP="007D2CB4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81E1E">
                    <w:rPr>
                      <w:rFonts w:ascii="Times New Roman" w:hAnsi="Times New Roman" w:cs="Times New Roman"/>
                    </w:rPr>
                    <w:t>cunoa</w:t>
                  </w:r>
                  <w:r w:rsidRPr="00D81E1E">
                    <w:rPr>
                      <w:rFonts w:ascii="Tahoma" w:hAnsi="Tahoma" w:cs="Tahoma"/>
                    </w:rPr>
                    <w:t>ș</w:t>
                  </w:r>
                  <w:r w:rsidRPr="00D81E1E">
                    <w:rPr>
                      <w:rFonts w:ascii="Times New Roman" w:hAnsi="Times New Roman" w:cs="Times New Roman"/>
                    </w:rPr>
                    <w:t>terea regulamentului de tragere în competiţiile indoor</w:t>
                  </w:r>
                </w:p>
                <w:p w:rsidR="006B367E" w:rsidRPr="00D81E1E" w:rsidRDefault="006B367E" w:rsidP="007D2CB4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cunoa</w:t>
                  </w:r>
                  <w:r w:rsidRPr="00D81E1E">
                    <w:rPr>
                      <w:rFonts w:ascii="Tahoma" w:hAnsi="Tahoma" w:cs="Tahoma"/>
                    </w:rPr>
                    <w:t>ș</w:t>
                  </w:r>
                  <w:r w:rsidRPr="00D81E1E">
                    <w:rPr>
                      <w:rFonts w:ascii="Times New Roman" w:hAnsi="Times New Roman" w:cs="Times New Roman"/>
                    </w:rPr>
                    <w:t xml:space="preserve">terea regulilor de comportare în antrenament şi concurs </w:t>
                  </w:r>
                </w:p>
              </w:txbxContent>
            </v:textbox>
            <w10:wrap type="square"/>
          </v:shape>
        </w:pict>
      </w:r>
    </w:p>
    <w:p w:rsidR="006B367E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6B367E" w:rsidRPr="00520517">
        <w:trPr>
          <w:trHeight w:val="252"/>
        </w:trPr>
        <w:tc>
          <w:tcPr>
            <w:tcW w:w="14410" w:type="dxa"/>
            <w:gridSpan w:val="4"/>
          </w:tcPr>
          <w:p w:rsidR="006B367E" w:rsidRPr="00520517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6B367E" w:rsidRPr="00520517">
        <w:trPr>
          <w:trHeight w:val="252"/>
        </w:trPr>
        <w:tc>
          <w:tcPr>
            <w:tcW w:w="5412" w:type="dxa"/>
            <w:gridSpan w:val="2"/>
          </w:tcPr>
          <w:p w:rsidR="006B367E" w:rsidRPr="00520517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6B367E" w:rsidRPr="00520517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6B367E" w:rsidRPr="00520517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6B367E" w:rsidRPr="00520517">
        <w:trPr>
          <w:trHeight w:val="264"/>
        </w:trPr>
        <w:tc>
          <w:tcPr>
            <w:tcW w:w="5412" w:type="dxa"/>
            <w:gridSpan w:val="2"/>
          </w:tcPr>
          <w:p w:rsidR="006B367E" w:rsidRPr="00520517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6B367E" w:rsidRPr="00520517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6B367E" w:rsidRPr="00520517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6B367E" w:rsidRPr="00520517">
        <w:trPr>
          <w:trHeight w:val="350"/>
        </w:trPr>
        <w:tc>
          <w:tcPr>
            <w:tcW w:w="1834" w:type="dxa"/>
            <w:vAlign w:val="center"/>
          </w:tcPr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FABF8F"/>
          </w:tcPr>
          <w:p w:rsidR="006B367E" w:rsidRPr="0094124E" w:rsidRDefault="006B367E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6B367E" w:rsidRPr="0094124E" w:rsidRDefault="006B367E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6B367E" w:rsidRPr="0094124E" w:rsidRDefault="006B367E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6B367E" w:rsidRPr="0094124E" w:rsidRDefault="006B367E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6B367E" w:rsidRPr="0094124E" w:rsidRDefault="006B367E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capacităţii de bilateralitate (ambidextrie)</w:t>
            </w:r>
          </w:p>
          <w:p w:rsidR="006B367E" w:rsidRPr="0094124E" w:rsidRDefault="006B367E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FABF8F"/>
          </w:tcPr>
          <w:p w:rsidR="006B367E" w:rsidRPr="00747455" w:rsidRDefault="006B367E" w:rsidP="007D2CB4">
            <w:pPr>
              <w:pStyle w:val="LasfarsitulPeparcursul"/>
              <w:shd w:val="clear" w:color="auto" w:fill="FABF8F"/>
              <w:ind w:left="644"/>
              <w:rPr>
                <w:rFonts w:ascii="Times New Roman" w:hAnsi="Times New Roman" w:cs="Times New Roman"/>
                <w:i w:val="0"/>
                <w:iCs w:val="0"/>
                <w:lang w:val="ro-RO"/>
              </w:rPr>
            </w:pPr>
            <w:r w:rsidRPr="00747455">
              <w:rPr>
                <w:rFonts w:ascii="Times New Roman" w:hAnsi="Times New Roman" w:cs="Times New Roman"/>
                <w:i w:val="0"/>
                <w:iCs w:val="0"/>
                <w:lang w:val="ro-RO"/>
              </w:rPr>
              <w:t>1.1 Îmbunătăţirea deprinderilor motrice de bază/ utilitar-aplicative necesare practicării disciplinei sportive</w:t>
            </w:r>
          </w:p>
          <w:p w:rsidR="006B367E" w:rsidRPr="00747455" w:rsidRDefault="006B367E" w:rsidP="007D2CB4">
            <w:pPr>
              <w:pStyle w:val="LasfarsitulPeparcursul"/>
              <w:shd w:val="clear" w:color="auto" w:fill="FABF8F"/>
              <w:ind w:left="644"/>
              <w:rPr>
                <w:i w:val="0"/>
                <w:iCs w:val="0"/>
                <w:lang w:val="ro-RO"/>
              </w:rPr>
            </w:pPr>
            <w:r w:rsidRPr="00747455">
              <w:rPr>
                <w:rFonts w:ascii="Times New Roman" w:hAnsi="Times New Roman" w:cs="Times New Roman"/>
                <w:i w:val="0"/>
                <w:iCs w:val="0"/>
                <w:lang w:val="ro-RO"/>
              </w:rPr>
              <w:t>1.2 Creşterea indicilor de manifestare a calităţilor motrice de bază şi a celor specifice, potrivit vârstei şi a sexul</w:t>
            </w:r>
            <w:r w:rsidRPr="00747455">
              <w:rPr>
                <w:i w:val="0"/>
                <w:iCs w:val="0"/>
                <w:lang w:val="ro-RO"/>
              </w:rPr>
              <w:t>ui</w:t>
            </w:r>
          </w:p>
          <w:p w:rsidR="006B367E" w:rsidRPr="00747455" w:rsidRDefault="006B367E" w:rsidP="007D2CB4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  <w:r w:rsidRPr="00747455">
              <w:rPr>
                <w:rFonts w:ascii="Times New Roman" w:hAnsi="Times New Roman" w:cs="Times New Roman"/>
              </w:rPr>
              <w:t xml:space="preserve">2.1 Învăţarea procedeelor tehnice de bază, specifice disciplinei sportive </w:t>
            </w:r>
          </w:p>
        </w:tc>
      </w:tr>
      <w:tr w:rsidR="006B367E" w:rsidRPr="00520517">
        <w:trPr>
          <w:trHeight w:val="542"/>
        </w:trPr>
        <w:tc>
          <w:tcPr>
            <w:tcW w:w="1834" w:type="dxa"/>
            <w:vAlign w:val="center"/>
          </w:tcPr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FABF8F"/>
          </w:tcPr>
          <w:p w:rsidR="006B367E" w:rsidRPr="0094124E" w:rsidRDefault="006B367E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94124E">
              <w:rPr>
                <w:rFonts w:ascii="Tahoma" w:hAnsi="Tahoma" w:cs="Tahoma"/>
                <w:sz w:val="20"/>
                <w:szCs w:val="20"/>
              </w:rPr>
              <w:t>ț</w:t>
            </w: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ionarea procedeelor tehnice de bază, specifice tirului cu arcul </w:t>
            </w:r>
          </w:p>
          <w:p w:rsidR="006B367E" w:rsidRPr="0094124E" w:rsidRDefault="006B367E" w:rsidP="007D2CB4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94124E" w:rsidRDefault="006B367E" w:rsidP="007D2CB4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6B367E" w:rsidRPr="0094124E" w:rsidRDefault="006B367E" w:rsidP="007D2CB4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in abordarea tehnicii de tragere se va tine cont de particularitatile morfo-functionale ale fiecarui sportiv, cautandu-se pozitiile comode</w:t>
            </w:r>
          </w:p>
          <w:p w:rsidR="006B367E" w:rsidRPr="00520517" w:rsidRDefault="006B367E" w:rsidP="007D2CB4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Învăţarea procedeelor tehnice de bază, specifice disciplinei sportive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individuale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elementare,  specifice disciplinei sportive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 Consolidarea procedeelor tehnice şi a acţiunilor tactice însuşite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367E" w:rsidRPr="00520517">
        <w:trPr>
          <w:trHeight w:val="603"/>
        </w:trPr>
        <w:tc>
          <w:tcPr>
            <w:tcW w:w="1834" w:type="dxa"/>
            <w:vAlign w:val="center"/>
          </w:tcPr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7D2CB4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iuni tactice recomandate individual</w:t>
            </w:r>
          </w:p>
        </w:tc>
        <w:tc>
          <w:tcPr>
            <w:tcW w:w="4332" w:type="dxa"/>
            <w:shd w:val="clear" w:color="auto" w:fill="FABF8F"/>
          </w:tcPr>
          <w:p w:rsidR="006B367E" w:rsidRPr="000A3E56" w:rsidRDefault="006B367E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ac</w:t>
            </w:r>
            <w:r w:rsidRPr="000A3E56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iunilor tactice individuale,  specifice tirului cu arcul</w:t>
            </w:r>
          </w:p>
          <w:p w:rsidR="006B367E" w:rsidRPr="000A3E56" w:rsidRDefault="006B367E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adaptarea la conditiile impuse de regulament de concurs specific varstei</w:t>
            </w:r>
          </w:p>
          <w:p w:rsidR="006B367E" w:rsidRPr="000A3E56" w:rsidRDefault="006B367E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imbunatatirea abilitatilor personale in vederea realizarii obiectivelor cifrice</w:t>
            </w:r>
          </w:p>
          <w:p w:rsidR="006B367E" w:rsidRPr="000A3E56" w:rsidRDefault="006B367E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6B367E" w:rsidRPr="00520517" w:rsidRDefault="006B367E" w:rsidP="007D2C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3.3. Manifestarea unui comportament bazat pe fair-play fa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ă de parteneri, antrenori, adversari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arbitri</w:t>
            </w:r>
          </w:p>
        </w:tc>
      </w:tr>
      <w:tr w:rsidR="006B367E" w:rsidRPr="00520517">
        <w:trPr>
          <w:trHeight w:val="436"/>
        </w:trPr>
        <w:tc>
          <w:tcPr>
            <w:tcW w:w="1834" w:type="dxa"/>
            <w:vAlign w:val="center"/>
          </w:tcPr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FABF8F"/>
          </w:tcPr>
          <w:p w:rsidR="006B367E" w:rsidRDefault="006B367E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6B367E" w:rsidRPr="00520517" w:rsidRDefault="006B367E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520517" w:rsidRDefault="006B367E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ultivarea increderii de sine si a dorintei de a invinge</w:t>
            </w:r>
          </w:p>
        </w:tc>
        <w:tc>
          <w:tcPr>
            <w:tcW w:w="4666" w:type="dxa"/>
            <w:shd w:val="clear" w:color="auto" w:fill="FABF8F"/>
          </w:tcPr>
          <w:p w:rsidR="006B367E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 Manifestarea interesului pentru practicarea sportului de performanţă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 Cultivarea dorinţei de afirmare în disciplina sportivă practicată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367E" w:rsidRPr="00520517">
        <w:trPr>
          <w:trHeight w:val="1113"/>
        </w:trPr>
        <w:tc>
          <w:tcPr>
            <w:tcW w:w="1834" w:type="dxa"/>
            <w:vAlign w:val="center"/>
          </w:tcPr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6B367E" w:rsidRPr="001D7A73" w:rsidRDefault="006B367E" w:rsidP="007D2C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FABF8F"/>
          </w:tcPr>
          <w:p w:rsidR="006B367E" w:rsidRPr="0094124E" w:rsidRDefault="006B367E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6B367E" w:rsidRPr="0094124E" w:rsidRDefault="006B367E" w:rsidP="007D2CB4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partilor componente ale arcului si functiile lor</w:t>
            </w:r>
          </w:p>
        </w:tc>
        <w:tc>
          <w:tcPr>
            <w:tcW w:w="4666" w:type="dxa"/>
            <w:shd w:val="clear" w:color="auto" w:fill="FABF8F"/>
          </w:tcPr>
          <w:p w:rsidR="006B367E" w:rsidRPr="00363F1E" w:rsidRDefault="006B367E" w:rsidP="007D2CB4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6B367E" w:rsidRPr="00363F1E" w:rsidRDefault="006B367E" w:rsidP="007D2CB4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6B367E" w:rsidRPr="00520517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5.1. 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6B367E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7D2C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3402"/>
        <w:gridCol w:w="3224"/>
        <w:gridCol w:w="1714"/>
      </w:tblGrid>
      <w:tr w:rsidR="006B367E" w:rsidRPr="00FF0FBC">
        <w:trPr>
          <w:trHeight w:val="250"/>
        </w:trPr>
        <w:tc>
          <w:tcPr>
            <w:tcW w:w="14573" w:type="dxa"/>
            <w:gridSpan w:val="7"/>
          </w:tcPr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(14 lecţii)</w:t>
            </w:r>
          </w:p>
        </w:tc>
      </w:tr>
      <w:tr w:rsidR="006B367E" w:rsidRPr="00FF0FBC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6B367E" w:rsidRPr="00FF0FBC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6B367E" w:rsidRPr="00FF0FBC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L 1-6-11-16-21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ionarea procedeelor tehnice de bază</w:t>
            </w:r>
          </w:p>
          <w:p w:rsidR="006B367E" w:rsidRPr="00FF0FBC" w:rsidRDefault="006B367E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FF0FBC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Cunoa</w:t>
            </w:r>
            <w:r w:rsidRPr="00FF0FBC">
              <w:rPr>
                <w:rFonts w:ascii="Tahoma" w:hAnsi="Tahoma" w:cs="Tahoma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terea regulamentului de tragere, de comportament in poligon, a actiunilor permise si a celor strict interzise</w:t>
            </w:r>
          </w:p>
          <w:p w:rsidR="006B367E" w:rsidRPr="00FF0FBC" w:rsidRDefault="006B367E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FF0FBC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6B367E" w:rsidRPr="00FF0FBC" w:rsidRDefault="006B367E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6B367E" w:rsidRPr="00FF0FBC" w:rsidRDefault="006B367E" w:rsidP="007D2CB4">
            <w:pPr>
              <w:pStyle w:val="LasfarsitulPeparcursul"/>
              <w:ind w:left="227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ro-RO"/>
              </w:rPr>
            </w:pPr>
          </w:p>
          <w:p w:rsidR="006B367E" w:rsidRPr="00FF0FBC" w:rsidRDefault="006B367E" w:rsidP="007D2CB4">
            <w:pPr>
              <w:pStyle w:val="LasfarsitulPeparcursul"/>
              <w:numPr>
                <w:ilvl w:val="0"/>
                <w:numId w:val="1"/>
              </w:numPr>
              <w:ind w:left="227" w:hanging="227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ro-RO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ro-RO"/>
              </w:rPr>
              <w:t>Dezvoltarea aptitudinilor de comunicare şi a sentimentului de apartenenţă la un grup</w:t>
            </w:r>
          </w:p>
        </w:tc>
        <w:tc>
          <w:tcPr>
            <w:tcW w:w="3402" w:type="dxa"/>
          </w:tcPr>
          <w:p w:rsidR="006B367E" w:rsidRPr="00FF0FBC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Cunoa</w:t>
            </w:r>
            <w:r w:rsidRPr="00FF0FBC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terea </w:t>
            </w:r>
            <w:r w:rsidRPr="00FF0FBC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i aplicarea regulamentelor</w:t>
            </w:r>
          </w:p>
          <w:p w:rsidR="006B367E" w:rsidRPr="00FF0FBC" w:rsidRDefault="006B367E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Cunoa</w:t>
            </w:r>
            <w:r w:rsidRPr="00FF0FBC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terea partilor componente ale arcului si functiile lor</w:t>
            </w:r>
          </w:p>
          <w:p w:rsidR="006B367E" w:rsidRPr="00FF0FBC" w:rsidRDefault="006B367E" w:rsidP="00C82AD8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FF0FBC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Perfec</w:t>
            </w:r>
            <w:r w:rsidRPr="00FF0FBC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ionarea tragerii la </w:t>
            </w:r>
            <w:r w:rsidRPr="00FF0FBC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intă</w:t>
            </w:r>
          </w:p>
          <w:p w:rsidR="006B367E" w:rsidRPr="00FF0FBC" w:rsidRDefault="006B367E" w:rsidP="00C82AD8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FF0FBC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Optimizarea fazei de extensie</w:t>
            </w: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pStyle w:val="LasfarsitulPeparcursu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Verificarea cunoasterii regulilor cu importanta deosebita in competitii: meciuri eliminatorii, finale, meciuri pe echipe</w:t>
            </w:r>
          </w:p>
          <w:p w:rsidR="006B367E" w:rsidRPr="00FF0FBC" w:rsidRDefault="006B367E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Tragerea in regim de concurs cu recapitularea regulilor necesare </w:t>
            </w: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 la punct la distantele de concurs pentru diminuarea grupajului</w:t>
            </w: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 la timp variat si ritm stabil (3 sec, 5 sec, 7 sec)</w:t>
            </w:r>
          </w:p>
          <w:p w:rsidR="006B367E" w:rsidRPr="00FF0FBC" w:rsidRDefault="006B367E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Mentinerea reperelor pe durata extensiei</w:t>
            </w: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Nr.variabil de serii </w:t>
            </w: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6B367E" w:rsidRPr="00FF0FBC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L 2-7-12-17-22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Consolidarea elementelor tehnice de bază</w:t>
            </w:r>
          </w:p>
          <w:p w:rsidR="006B367E" w:rsidRPr="00FF0FBC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FF0FBC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6B367E" w:rsidRPr="00FF0FBC" w:rsidRDefault="006B367E" w:rsidP="007D2CB4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FF0FBC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Reguli de comportare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6B367E" w:rsidRPr="00FF0FBC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FF0FBC" w:rsidRDefault="006B367E" w:rsidP="007D2CB4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FF0FBC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6B367E" w:rsidRPr="00FF0FBC" w:rsidRDefault="006B367E" w:rsidP="007D2CB4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6B367E" w:rsidRPr="00FF0FBC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6B367E" w:rsidRPr="00FF0FBC" w:rsidRDefault="006B367E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Tragerea la </w:t>
            </w:r>
            <w:r w:rsidRPr="00FF0FBC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6B367E" w:rsidRPr="00FF0FBC" w:rsidRDefault="006B367E" w:rsidP="00C82AD8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psihologică</w:t>
            </w: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 w:rsidRPr="00FF0FBC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 regulamentului de tragere, de comportament in poligon, a actiunilor permise si a celor strict interzise</w:t>
            </w:r>
          </w:p>
          <w:p w:rsidR="006B367E" w:rsidRPr="00FF0FBC" w:rsidRDefault="006B367E" w:rsidP="00C82AD8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FF0FBC" w:rsidRDefault="006B367E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FF0FBC" w:rsidRDefault="006B367E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FF0FBC" w:rsidRDefault="006B367E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6B367E" w:rsidRPr="00FF0FBC" w:rsidRDefault="006B367E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 in regim de concurs</w:t>
            </w:r>
          </w:p>
          <w:p w:rsidR="006B367E" w:rsidRPr="00FF0FBC" w:rsidRDefault="006B367E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 meciuri eliminatorii</w:t>
            </w:r>
          </w:p>
          <w:p w:rsidR="006B367E" w:rsidRPr="00FF0FBC" w:rsidRDefault="006B367E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 meciuri pe echipe</w:t>
            </w:r>
          </w:p>
          <w:p w:rsidR="006B367E" w:rsidRPr="00FF0FBC" w:rsidRDefault="006B367E" w:rsidP="00C82AD8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6x6</w:t>
            </w: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6x2</w:t>
            </w: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6B367E" w:rsidRPr="00FF0FBC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L 3-8-13-18-23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ionarea procedeelor tehnice de bază</w:t>
            </w:r>
          </w:p>
          <w:p w:rsidR="006B367E" w:rsidRPr="00FF0FBC" w:rsidRDefault="006B367E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6B367E" w:rsidRPr="00FF0FBC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FF0FBC" w:rsidRDefault="006B367E" w:rsidP="00C82AD8">
            <w:pPr>
              <w:spacing w:after="0" w:line="240" w:lineRule="auto"/>
              <w:ind w:left="22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FF0FBC" w:rsidRDefault="006B367E" w:rsidP="007D2CB4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FF0FBC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6B367E" w:rsidRPr="00FF0FBC" w:rsidRDefault="006B367E" w:rsidP="007D2CB4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FF0FBC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 w:rsidRPr="00FF0FBC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ionarea procedeelor tehnice de bază, specifice disciplinei sportive</w:t>
            </w:r>
          </w:p>
        </w:tc>
        <w:tc>
          <w:tcPr>
            <w:tcW w:w="3402" w:type="dxa"/>
          </w:tcPr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6B367E" w:rsidRPr="00FF0FBC" w:rsidRDefault="006B367E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Tragerea la </w:t>
            </w:r>
            <w:r w:rsidRPr="00FF0FBC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6B367E" w:rsidRPr="00FF0FBC" w:rsidRDefault="006B367E" w:rsidP="008B54B6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psihologică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 w:rsidRPr="00FF0FBC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 regulamentului de tragere, de comportament in poligon, a actiunilor permise si a celor strict interzise</w:t>
            </w:r>
          </w:p>
          <w:p w:rsidR="006B367E" w:rsidRPr="00FF0FBC" w:rsidRDefault="006B367E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6B367E" w:rsidRPr="00FF0FBC" w:rsidRDefault="006B367E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 meciuri eliminatorii si sageti de baraj</w:t>
            </w:r>
          </w:p>
          <w:p w:rsidR="006B367E" w:rsidRPr="00FF0FBC" w:rsidRDefault="006B367E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Concentrare, vizualizare, linistire etc</w:t>
            </w:r>
          </w:p>
          <w:p w:rsidR="006B367E" w:rsidRPr="00FF0FBC" w:rsidRDefault="006B367E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 cu timp variat tip piramida</w:t>
            </w: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Nr.variabil de serii </w:t>
            </w: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6B367E" w:rsidRPr="00FF0FBC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L 4-9-14-19-24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Consolidarea elementelor tehnice de bază</w:t>
            </w:r>
          </w:p>
          <w:p w:rsidR="006B367E" w:rsidRPr="00FF0FBC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FF0FBC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6B367E" w:rsidRPr="00FF0FBC" w:rsidRDefault="006B367E" w:rsidP="007D2CB4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FF0FBC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Reguli de comportare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6B367E" w:rsidRPr="00FF0FBC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FF0FBC" w:rsidRDefault="006B367E" w:rsidP="007D2CB4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FF0FBC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6B367E" w:rsidRPr="00FF0FBC" w:rsidRDefault="006B367E" w:rsidP="007D2CB4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6B367E" w:rsidRPr="00FF0FBC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6B367E" w:rsidRPr="00FF0FBC" w:rsidRDefault="006B367E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Tragerea la </w:t>
            </w:r>
            <w:r w:rsidRPr="00FF0FBC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C82AD8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psihologică</w:t>
            </w: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 w:rsidRPr="00FF0FBC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 regulamentului de tragere, de comportament in poligon, a actiunilor permise si a celor strict interzise</w:t>
            </w:r>
          </w:p>
          <w:p w:rsidR="006B367E" w:rsidRPr="00FF0FBC" w:rsidRDefault="006B367E" w:rsidP="007D2CB4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 w:rsidRPr="00FF0FBC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 partilor componente ale arcului si functiile lor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FF0FBC" w:rsidRDefault="006B367E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FF0FBC" w:rsidRDefault="006B367E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FF0FBC" w:rsidRDefault="006B367E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6B367E" w:rsidRPr="00FF0FBC" w:rsidRDefault="006B367E" w:rsidP="007D2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6B367E" w:rsidRPr="00FF0FBC" w:rsidRDefault="006B367E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 in regim de concurs</w:t>
            </w:r>
          </w:p>
          <w:p w:rsidR="006B367E" w:rsidRPr="00FF0FBC" w:rsidRDefault="006B367E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 cu timp scurtat</w:t>
            </w:r>
          </w:p>
          <w:p w:rsidR="006B367E" w:rsidRPr="00FF0FBC" w:rsidRDefault="006B367E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 cu miza</w:t>
            </w:r>
          </w:p>
          <w:p w:rsidR="006B367E" w:rsidRPr="00FF0FBC" w:rsidRDefault="006B367E" w:rsidP="00C82A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5x6</w:t>
            </w: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2x6x6</w:t>
            </w: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5x6</w:t>
            </w: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4x6</w:t>
            </w:r>
          </w:p>
          <w:p w:rsidR="006B367E" w:rsidRPr="00FF0FBC" w:rsidRDefault="006B367E" w:rsidP="00D541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6B367E" w:rsidRPr="00FF0FBC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L 10-15-20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Perfec</w:t>
            </w:r>
            <w:r w:rsidRPr="00FF0FBC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ionarea elementelor tehnice de bază</w:t>
            </w:r>
          </w:p>
          <w:p w:rsidR="006B367E" w:rsidRPr="00FF0FBC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FF0FBC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6B367E" w:rsidRPr="00FF0FBC" w:rsidRDefault="006B367E" w:rsidP="007D2CB4">
            <w:pPr>
              <w:pStyle w:val="ListParagrap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6B367E" w:rsidRPr="00FF0FBC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Reguli de comportament</w:t>
            </w:r>
          </w:p>
          <w:p w:rsidR="006B367E" w:rsidRPr="00FF0FBC" w:rsidRDefault="006B367E" w:rsidP="007D2CB4">
            <w:pPr>
              <w:pStyle w:val="ListParagrap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6B367E" w:rsidRPr="00FF0FBC" w:rsidRDefault="006B367E" w:rsidP="007D2CB4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Aplicarea prevederilor regulamentare specifice categoriei de vârstă</w:t>
            </w:r>
          </w:p>
          <w:p w:rsidR="006B367E" w:rsidRPr="00FF0FBC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FF0FBC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Rela</w:t>
            </w:r>
            <w:r w:rsidRPr="00FF0FBC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ionarea adecvată în cadrul grupului, în func</w:t>
            </w:r>
            <w:r w:rsidRPr="00FF0FBC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ie de cerin</w:t>
            </w:r>
            <w:r w:rsidRPr="00FF0FBC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ele activită</w:t>
            </w:r>
            <w:r w:rsidRPr="00FF0FBC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ii de pregătire </w:t>
            </w:r>
            <w:r w:rsidRPr="00FF0FBC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 competi</w:t>
            </w:r>
            <w:r w:rsidRPr="00FF0FBC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ională</w:t>
            </w:r>
          </w:p>
          <w:p w:rsidR="006B367E" w:rsidRPr="00FF0FBC" w:rsidRDefault="006B367E" w:rsidP="007D2CB4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FF0FBC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Sus</w:t>
            </w:r>
            <w:r w:rsidRPr="00FF0FBC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inerea eforturilor generale </w:t>
            </w:r>
            <w:r w:rsidRPr="00FF0FBC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 specifice impuse de activitatea de pregătire </w:t>
            </w:r>
            <w:r w:rsidRPr="00FF0FBC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 cea competi</w:t>
            </w:r>
            <w:r w:rsidRPr="00FF0FBC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ională</w:t>
            </w:r>
          </w:p>
          <w:p w:rsidR="006B367E" w:rsidRPr="00FF0FBC" w:rsidRDefault="006B367E" w:rsidP="007D2CB4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FF0FBC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 w:rsidRPr="00FF0FBC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ionarea procedeelor tehnice de bază, specifice disciplinei sportive</w:t>
            </w:r>
          </w:p>
        </w:tc>
        <w:tc>
          <w:tcPr>
            <w:tcW w:w="3402" w:type="dxa"/>
          </w:tcPr>
          <w:p w:rsidR="006B367E" w:rsidRPr="00FF0FBC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6B367E" w:rsidRPr="00FF0FBC" w:rsidRDefault="006B367E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Perfectionarea tragerii la tinta</w:t>
            </w: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Optimizarea fazei de extensie</w:t>
            </w:r>
          </w:p>
          <w:p w:rsidR="006B367E" w:rsidRPr="00FF0FBC" w:rsidRDefault="006B367E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 w:rsidRPr="00FF0FBC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iei proprii </w:t>
            </w:r>
            <w:r w:rsidRPr="00FF0FBC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 a coechipierilor</w:t>
            </w:r>
          </w:p>
          <w:p w:rsidR="006B367E" w:rsidRPr="00FF0FBC" w:rsidRDefault="006B367E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psihologică</w:t>
            </w:r>
          </w:p>
          <w:p w:rsidR="006B367E" w:rsidRPr="00FF0FBC" w:rsidRDefault="006B367E" w:rsidP="007D2CB4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Norme de control</w:t>
            </w:r>
          </w:p>
          <w:p w:rsidR="006B367E" w:rsidRPr="00FF0FBC" w:rsidRDefault="006B367E" w:rsidP="007D2CB4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Scoateri de sub click</w:t>
            </w: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Mentineri, extensii si declansari cu coarda neelastica</w:t>
            </w: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 cu timp variat tip piramida (3 sec, 6 sec, 9 sec, 12 sec, 9 sec, 6 sec, 3 sec)</w:t>
            </w: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Tragerea la tinta cu obiectiv de scor</w:t>
            </w: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 cu recuperarea sagetii de partener//Tragere in regim de concurs//Tragere meciuri eliminatorii//Tragere meciuri pe echipe</w:t>
            </w: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min.</w:t>
            </w: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3x5x10 </w:t>
            </w: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7 serii x 3 săge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6 serii x 6 săge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Timp variabil (în func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ie de mijloacele alese)</w:t>
            </w: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6B367E" w:rsidRPr="00FF0FBC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L 5-25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Cunoa</w:t>
            </w:r>
            <w:r w:rsidRPr="00FF0FBC">
              <w:rPr>
                <w:rFonts w:ascii="Tahoma" w:hAnsi="Tahoma" w:cs="Tahoma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terea regulamentului de concurs</w:t>
            </w:r>
          </w:p>
          <w:p w:rsidR="006B367E" w:rsidRPr="00FF0FBC" w:rsidRDefault="006B367E" w:rsidP="007D2CB4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Sus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inerea eforturilor generale </w:t>
            </w:r>
            <w:r w:rsidRPr="00FF0FBC">
              <w:rPr>
                <w:rFonts w:ascii="Tahoma" w:hAnsi="Tahoma" w:cs="Tahoma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 specifice impuse în competi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FF0FBC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  <w:p w:rsidR="006B367E" w:rsidRPr="00FF0FBC" w:rsidRDefault="006B367E" w:rsidP="007D2CB4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FF0FBC" w:rsidRDefault="006B367E" w:rsidP="007D2CB4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Aplicarea prevederilor regulamentare </w:t>
            </w:r>
          </w:p>
          <w:p w:rsidR="006B367E" w:rsidRPr="00FF0FBC" w:rsidRDefault="006B367E" w:rsidP="007D2CB4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6B367E" w:rsidRPr="00FF0FBC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 w:rsidRPr="00FF0FBC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 regulamentului de tragere, de comportament in poligon, a actiunilor permise si a celor strict interzise</w:t>
            </w:r>
          </w:p>
          <w:p w:rsidR="006B367E" w:rsidRPr="00FF0FBC" w:rsidRDefault="006B367E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 w:rsidRPr="00FF0FBC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6B367E" w:rsidRPr="00FF0FBC" w:rsidRDefault="006B367E" w:rsidP="007D2CB4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7D2CB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6B367E" w:rsidRPr="00FF0FBC" w:rsidRDefault="006B367E" w:rsidP="007D2CB4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prezentarea regulamentului </w:t>
            </w:r>
            <w:r w:rsidRPr="00FF0FBC">
              <w:rPr>
                <w:rFonts w:ascii="Tahoma" w:hAnsi="Tahoma" w:cs="Tahoma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 a programului de concurs</w:t>
            </w: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Antrenament oficial</w:t>
            </w: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Reglaj pe distan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ele de concurs</w:t>
            </w: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90 min</w:t>
            </w: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7D2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</w:tbl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B367E" w:rsidRPr="00520517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>LANUL DE PREGĂTIRE PE MEZOCICLURI</w:t>
      </w:r>
    </w:p>
    <w:p w:rsidR="006B367E" w:rsidRPr="00520517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6B367E" w:rsidRPr="00520517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6B367E" w:rsidRPr="00520517" w:rsidRDefault="006B367E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6B367E" w:rsidRPr="00520517" w:rsidRDefault="006B367E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PERFORMANTA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Etapa de pregătire: precompetiţională II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>outdoor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MEZOCICLUL nr. 10</w:t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44" type="#_x0000_t202" style="position:absolute;margin-left:497.95pt;margin-top:14.9pt;width:227.75pt;height:121.8pt;z-index:251666432">
            <v:textbox style="mso-next-textbox:#_x0000_s1044;mso-fit-shape-to-text:t">
              <w:txbxContent>
                <w:p w:rsidR="006B367E" w:rsidRPr="00F05F1A" w:rsidRDefault="006B367E" w:rsidP="00D54175">
                  <w:pPr>
                    <w:numPr>
                      <w:ilvl w:val="0"/>
                      <w:numId w:val="40"/>
                    </w:numPr>
                    <w:shd w:val="clear" w:color="auto" w:fill="FABF8F"/>
                    <w:spacing w:after="0" w:line="240" w:lineRule="auto"/>
                    <w:ind w:left="36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  arcuri complete,  duzini să</w:t>
                  </w:r>
                  <w:r w:rsidRPr="00A31727">
                    <w:rPr>
                      <w:rFonts w:ascii="Times New Roman" w:hAnsi="Times New Roman" w:cs="Times New Roman"/>
                    </w:rPr>
                    <w:t>ge</w:t>
                  </w:r>
                  <w:r>
                    <w:rPr>
                      <w:rFonts w:ascii="Times New Roman" w:hAnsi="Times New Roman" w:cs="Times New Roman"/>
                    </w:rPr>
                    <w:t>ţi (de nivel performanţial), crose greutate max. 900-1300 gr., lungime după talie şi alonjă, braţe arc 32-42 lbs. în funcţie de forţa specifică, alonjă şi talie; utilizare lunetă şi trepied, control electronic al tragerii (tip SCATT, platformă cu senzori, videocameră), pantofi</w:t>
                  </w:r>
                  <w:r w:rsidRPr="00A31727">
                    <w:rPr>
                      <w:rFonts w:ascii="Times New Roman" w:hAnsi="Times New Roman" w:cs="Times New Roman"/>
                    </w:rPr>
                    <w:t xml:space="preserve"> de tragere, ţinte de 122 cm</w:t>
                  </w:r>
                </w:p>
              </w:txbxContent>
            </v:textbox>
            <w10:wrap type="square"/>
          </v:shape>
        </w:pict>
      </w:r>
      <w:r>
        <w:rPr>
          <w:noProof/>
          <w:lang w:val="en-US"/>
        </w:rPr>
        <w:pict>
          <v:shape id="_x0000_s1045" type="#_x0000_t202" style="position:absolute;margin-left:-18.65pt;margin-top:27.55pt;width:493.95pt;height:109.15pt;z-index:251665408" fillcolor="#fabf8f">
            <v:textbox style="mso-next-textbox:#_x0000_s1045;mso-fit-shape-to-text:t">
              <w:txbxContent>
                <w:p w:rsidR="006B367E" w:rsidRPr="00D81E1E" w:rsidRDefault="006B367E" w:rsidP="00D5417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>OBIECTIVE INTERMEDIARE DE PERFORMAN</w:t>
                  </w:r>
                  <w:r w:rsidRPr="00D81E1E">
                    <w:rPr>
                      <w:rFonts w:ascii="Tahoma" w:hAnsi="Tahoma" w:cs="Tahoma"/>
                      <w:b/>
                      <w:bCs/>
                    </w:rPr>
                    <w:t>Ț</w:t>
                  </w: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 xml:space="preserve">Ă: </w:t>
                  </w:r>
                </w:p>
                <w:p w:rsidR="006B367E" w:rsidRPr="00D81E1E" w:rsidRDefault="006B367E" w:rsidP="00D5417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 xml:space="preserve">- </w:t>
                  </w:r>
                  <w:r w:rsidRPr="00D81E1E">
                    <w:rPr>
                      <w:rFonts w:ascii="Times New Roman" w:hAnsi="Times New Roman" w:cs="Times New Roman"/>
                    </w:rPr>
                    <w:t>perfec</w:t>
                  </w:r>
                  <w:r w:rsidRPr="00D81E1E">
                    <w:rPr>
                      <w:rFonts w:ascii="Tahoma" w:hAnsi="Tahoma" w:cs="Tahoma"/>
                    </w:rPr>
                    <w:t>ț</w:t>
                  </w:r>
                  <w:r w:rsidRPr="00D81E1E">
                    <w:rPr>
                      <w:rFonts w:ascii="Times New Roman" w:hAnsi="Times New Roman" w:cs="Times New Roman"/>
                    </w:rPr>
                    <w:t>ionarea procedeelor de bază</w:t>
                  </w:r>
                </w:p>
                <w:p w:rsidR="006B367E" w:rsidRPr="00D81E1E" w:rsidRDefault="006B367E" w:rsidP="00D5417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6B367E" w:rsidRDefault="006B367E" w:rsidP="00D5417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adaptarea poziţiei de tragere la distanţe scurte</w:t>
                  </w:r>
                </w:p>
                <w:p w:rsidR="006B367E" w:rsidRDefault="006B367E" w:rsidP="00D5417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realizarea baremelor cifrice stabilite de antrenor</w:t>
                  </w:r>
                </w:p>
                <w:p w:rsidR="006B367E" w:rsidRPr="000A3E56" w:rsidRDefault="006B367E" w:rsidP="00D5417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393B82">
                    <w:rPr>
                      <w:rFonts w:ascii="Times New Roman" w:hAnsi="Times New Roman" w:cs="Times New Roman"/>
                    </w:rPr>
                    <w:t xml:space="preserve">- </w:t>
                  </w:r>
                  <w:r w:rsidRPr="000A3E56">
                    <w:rPr>
                      <w:rFonts w:ascii="Times New Roman" w:hAnsi="Times New Roman" w:cs="Times New Roman"/>
                    </w:rPr>
                    <w:t>cultivarea dorinţei de afirmare în concurs</w:t>
                  </w:r>
                </w:p>
                <w:p w:rsidR="006B367E" w:rsidRPr="00D81E1E" w:rsidRDefault="006B367E" w:rsidP="00D5417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81E1E">
                    <w:rPr>
                      <w:rFonts w:ascii="Times New Roman" w:hAnsi="Times New Roman" w:cs="Times New Roman"/>
                    </w:rPr>
                    <w:t>cunoa</w:t>
                  </w:r>
                  <w:r w:rsidRPr="00D81E1E">
                    <w:rPr>
                      <w:rFonts w:ascii="Tahoma" w:hAnsi="Tahoma" w:cs="Tahoma"/>
                    </w:rPr>
                    <w:t>ș</w:t>
                  </w:r>
                  <w:r w:rsidRPr="00D81E1E">
                    <w:rPr>
                      <w:rFonts w:ascii="Times New Roman" w:hAnsi="Times New Roman" w:cs="Times New Roman"/>
                    </w:rPr>
                    <w:t>terea regulamentului de tragere în competiţiile indoor</w:t>
                  </w:r>
                </w:p>
                <w:p w:rsidR="006B367E" w:rsidRPr="00D81E1E" w:rsidRDefault="006B367E" w:rsidP="00D5417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cunoa</w:t>
                  </w:r>
                  <w:r w:rsidRPr="00D81E1E">
                    <w:rPr>
                      <w:rFonts w:ascii="Tahoma" w:hAnsi="Tahoma" w:cs="Tahoma"/>
                    </w:rPr>
                    <w:t>ș</w:t>
                  </w:r>
                  <w:r w:rsidRPr="00D81E1E">
                    <w:rPr>
                      <w:rFonts w:ascii="Times New Roman" w:hAnsi="Times New Roman" w:cs="Times New Roman"/>
                    </w:rPr>
                    <w:t xml:space="preserve">terea regulilor de comportare în antrenament şi concurs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23.05 – 26.06</w:t>
      </w:r>
      <w:r w:rsidRPr="00520517">
        <w:rPr>
          <w:rFonts w:ascii="Times New Roman" w:hAnsi="Times New Roman" w:cs="Times New Roman"/>
          <w:sz w:val="20"/>
          <w:szCs w:val="20"/>
        </w:rPr>
        <w:t>.2011</w:t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6B367E" w:rsidRPr="00520517">
        <w:trPr>
          <w:trHeight w:val="252"/>
        </w:trPr>
        <w:tc>
          <w:tcPr>
            <w:tcW w:w="14410" w:type="dxa"/>
            <w:gridSpan w:val="4"/>
          </w:tcPr>
          <w:p w:rsidR="006B367E" w:rsidRPr="00520517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6B367E" w:rsidRPr="00520517">
        <w:trPr>
          <w:trHeight w:val="252"/>
        </w:trPr>
        <w:tc>
          <w:tcPr>
            <w:tcW w:w="5412" w:type="dxa"/>
            <w:gridSpan w:val="2"/>
          </w:tcPr>
          <w:p w:rsidR="006B367E" w:rsidRPr="00520517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6B367E" w:rsidRPr="00520517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6B367E" w:rsidRPr="00520517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6B367E" w:rsidRPr="00520517">
        <w:trPr>
          <w:trHeight w:val="264"/>
        </w:trPr>
        <w:tc>
          <w:tcPr>
            <w:tcW w:w="5412" w:type="dxa"/>
            <w:gridSpan w:val="2"/>
          </w:tcPr>
          <w:p w:rsidR="006B367E" w:rsidRPr="00520517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6B367E" w:rsidRPr="00520517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6B367E" w:rsidRPr="00520517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6B367E" w:rsidRPr="00520517">
        <w:trPr>
          <w:trHeight w:val="350"/>
        </w:trPr>
        <w:tc>
          <w:tcPr>
            <w:tcW w:w="1834" w:type="dxa"/>
            <w:vAlign w:val="center"/>
          </w:tcPr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6B367E" w:rsidRPr="001D7A73" w:rsidRDefault="006B367E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6B367E" w:rsidRPr="001D7A73" w:rsidRDefault="006B367E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6B367E" w:rsidRPr="001D7A73" w:rsidRDefault="006B367E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6B367E" w:rsidRPr="001D7A73" w:rsidRDefault="006B367E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6B367E" w:rsidRPr="001D7A73" w:rsidRDefault="006B367E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6B367E" w:rsidRPr="001D7A73" w:rsidRDefault="006B367E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FABF8F"/>
          </w:tcPr>
          <w:p w:rsidR="006B367E" w:rsidRPr="0094124E" w:rsidRDefault="006B367E" w:rsidP="008B54B6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6B367E" w:rsidRPr="0094124E" w:rsidRDefault="006B367E" w:rsidP="008B54B6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6B367E" w:rsidRPr="0094124E" w:rsidRDefault="006B367E" w:rsidP="008B54B6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6B367E" w:rsidRPr="0094124E" w:rsidRDefault="006B367E" w:rsidP="008B54B6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6B367E" w:rsidRPr="0094124E" w:rsidRDefault="006B367E" w:rsidP="008B54B6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capacităţii de bilateralitate (ambidextrie)</w:t>
            </w:r>
          </w:p>
          <w:p w:rsidR="006B367E" w:rsidRPr="0094124E" w:rsidRDefault="006B367E" w:rsidP="008B54B6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FABF8F"/>
          </w:tcPr>
          <w:p w:rsidR="006B367E" w:rsidRPr="00747455" w:rsidRDefault="006B367E" w:rsidP="008B54B6">
            <w:pPr>
              <w:pStyle w:val="LasfarsitulPeparcursul"/>
              <w:shd w:val="clear" w:color="auto" w:fill="FABF8F"/>
              <w:ind w:left="644"/>
              <w:rPr>
                <w:rFonts w:ascii="Times New Roman" w:hAnsi="Times New Roman" w:cs="Times New Roman"/>
                <w:i w:val="0"/>
                <w:iCs w:val="0"/>
                <w:lang w:val="ro-RO"/>
              </w:rPr>
            </w:pPr>
            <w:r w:rsidRPr="00747455">
              <w:rPr>
                <w:rFonts w:ascii="Times New Roman" w:hAnsi="Times New Roman" w:cs="Times New Roman"/>
                <w:i w:val="0"/>
                <w:iCs w:val="0"/>
                <w:lang w:val="ro-RO"/>
              </w:rPr>
              <w:t>1.1 Îmbunătăţirea deprinderilor motrice de bază/ utilitar-aplicative necesare practicării disciplinei sportive</w:t>
            </w:r>
          </w:p>
          <w:p w:rsidR="006B367E" w:rsidRPr="00747455" w:rsidRDefault="006B367E" w:rsidP="008B54B6">
            <w:pPr>
              <w:pStyle w:val="LasfarsitulPeparcursul"/>
              <w:shd w:val="clear" w:color="auto" w:fill="FABF8F"/>
              <w:ind w:left="644"/>
              <w:rPr>
                <w:rFonts w:ascii="Times New Roman" w:hAnsi="Times New Roman" w:cs="Times New Roman"/>
                <w:i w:val="0"/>
                <w:iCs w:val="0"/>
                <w:lang w:val="ro-RO"/>
              </w:rPr>
            </w:pPr>
            <w:r w:rsidRPr="00747455">
              <w:rPr>
                <w:rFonts w:ascii="Times New Roman" w:hAnsi="Times New Roman" w:cs="Times New Roman"/>
                <w:i w:val="0"/>
                <w:iCs w:val="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6B367E" w:rsidRPr="00747455" w:rsidRDefault="006B367E" w:rsidP="008B54B6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  <w:r w:rsidRPr="00747455">
              <w:rPr>
                <w:rFonts w:ascii="Times New Roman" w:hAnsi="Times New Roman" w:cs="Times New Roman"/>
              </w:rPr>
              <w:t xml:space="preserve">2.1 Învăţarea procedeelor tehnice de bază, specifice disciplinei sportive </w:t>
            </w:r>
          </w:p>
        </w:tc>
      </w:tr>
      <w:tr w:rsidR="006B367E" w:rsidRPr="00520517">
        <w:trPr>
          <w:trHeight w:val="542"/>
        </w:trPr>
        <w:tc>
          <w:tcPr>
            <w:tcW w:w="1834" w:type="dxa"/>
            <w:vAlign w:val="center"/>
          </w:tcPr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6B367E" w:rsidRPr="001D7A73" w:rsidRDefault="006B367E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FABF8F"/>
          </w:tcPr>
          <w:p w:rsidR="006B367E" w:rsidRPr="0094124E" w:rsidRDefault="006B367E" w:rsidP="008B54B6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94124E">
              <w:rPr>
                <w:rFonts w:ascii="Tahoma" w:hAnsi="Tahoma" w:cs="Tahoma"/>
                <w:sz w:val="20"/>
                <w:szCs w:val="20"/>
              </w:rPr>
              <w:t>ț</w:t>
            </w: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ionarea procedeelor tehnice de bază, specifice tirului cu arcul </w:t>
            </w:r>
          </w:p>
          <w:p w:rsidR="006B367E" w:rsidRPr="0094124E" w:rsidRDefault="006B367E" w:rsidP="008B54B6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94124E" w:rsidRDefault="006B367E" w:rsidP="008B54B6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6B367E" w:rsidRPr="0094124E" w:rsidRDefault="006B367E" w:rsidP="008B54B6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in abordarea tehnicii de tragere se va tine cont de particularitatile morfo-functionale ale fiecarui sportiv, cautandu-se pozitiile comode</w:t>
            </w:r>
          </w:p>
          <w:p w:rsidR="006B367E" w:rsidRPr="00520517" w:rsidRDefault="006B367E" w:rsidP="008B54B6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Învăţarea procedeelor tehnice de bază, specifice disciplinei sportive</w:t>
            </w:r>
          </w:p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individuale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elementare,  specifice disciplinei sportive</w:t>
            </w:r>
          </w:p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 Consolidarea procedeelor tehnice şi a acţiunilor tactice însuşite</w:t>
            </w:r>
          </w:p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367E" w:rsidRPr="00520517">
        <w:trPr>
          <w:trHeight w:val="603"/>
        </w:trPr>
        <w:tc>
          <w:tcPr>
            <w:tcW w:w="1834" w:type="dxa"/>
            <w:vAlign w:val="center"/>
          </w:tcPr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8B54B6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iuni tactice recomandate individual</w:t>
            </w:r>
          </w:p>
        </w:tc>
        <w:tc>
          <w:tcPr>
            <w:tcW w:w="4332" w:type="dxa"/>
            <w:shd w:val="clear" w:color="auto" w:fill="FABF8F"/>
          </w:tcPr>
          <w:p w:rsidR="006B367E" w:rsidRPr="000A3E56" w:rsidRDefault="006B367E" w:rsidP="008B54B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ac</w:t>
            </w:r>
            <w:r w:rsidRPr="000A3E56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iunilor tactice individuale,  specifice tirului cu arcul</w:t>
            </w:r>
          </w:p>
          <w:p w:rsidR="006B367E" w:rsidRPr="000A3E56" w:rsidRDefault="006B367E" w:rsidP="008B54B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adaptarea la conditiile impuse de regulament de concurs specific varstei</w:t>
            </w:r>
          </w:p>
          <w:p w:rsidR="006B367E" w:rsidRPr="000A3E56" w:rsidRDefault="006B367E" w:rsidP="008B54B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imbunatatirea abilitatilor personale in vederea realizarii obiectivelor cifrice</w:t>
            </w:r>
          </w:p>
          <w:p w:rsidR="006B367E" w:rsidRPr="000A3E56" w:rsidRDefault="006B367E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6B367E" w:rsidRPr="00520517" w:rsidRDefault="006B367E" w:rsidP="008B5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3.3. Manifestarea unui comportament bazat pe fair-play fa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ă de parteneri, antrenori, adversari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arbitri</w:t>
            </w:r>
          </w:p>
        </w:tc>
      </w:tr>
      <w:tr w:rsidR="006B367E" w:rsidRPr="00520517">
        <w:trPr>
          <w:trHeight w:val="436"/>
        </w:trPr>
        <w:tc>
          <w:tcPr>
            <w:tcW w:w="1834" w:type="dxa"/>
            <w:vAlign w:val="center"/>
          </w:tcPr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FABF8F"/>
          </w:tcPr>
          <w:p w:rsidR="006B367E" w:rsidRDefault="006B367E" w:rsidP="008B54B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6B367E" w:rsidRPr="00520517" w:rsidRDefault="006B367E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520517" w:rsidRDefault="006B367E" w:rsidP="008B54B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ultivarea increderii de sine si a dorintei de a invinge</w:t>
            </w:r>
          </w:p>
        </w:tc>
        <w:tc>
          <w:tcPr>
            <w:tcW w:w="4666" w:type="dxa"/>
            <w:shd w:val="clear" w:color="auto" w:fill="FABF8F"/>
          </w:tcPr>
          <w:p w:rsidR="006B367E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 Manifestarea interesului pentru practicarea sportului de performanţă</w:t>
            </w:r>
          </w:p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 Cultivarea dorinţei de afirmare în disciplina sportivă practicată</w:t>
            </w:r>
          </w:p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367E" w:rsidRPr="00520517">
        <w:trPr>
          <w:trHeight w:val="1113"/>
        </w:trPr>
        <w:tc>
          <w:tcPr>
            <w:tcW w:w="1834" w:type="dxa"/>
            <w:vAlign w:val="center"/>
          </w:tcPr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6B367E" w:rsidRPr="001D7A73" w:rsidRDefault="006B367E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6B367E" w:rsidRPr="001D7A73" w:rsidRDefault="006B367E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6B367E" w:rsidRPr="001D7A73" w:rsidRDefault="006B367E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6B367E" w:rsidRPr="001D7A73" w:rsidRDefault="006B367E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FABF8F"/>
          </w:tcPr>
          <w:p w:rsidR="006B367E" w:rsidRPr="0094124E" w:rsidRDefault="006B367E" w:rsidP="008B54B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6B367E" w:rsidRPr="0094124E" w:rsidRDefault="006B367E" w:rsidP="008B54B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partilor componente ale arcului si functiile lor</w:t>
            </w:r>
          </w:p>
        </w:tc>
        <w:tc>
          <w:tcPr>
            <w:tcW w:w="4666" w:type="dxa"/>
            <w:shd w:val="clear" w:color="auto" w:fill="FABF8F"/>
          </w:tcPr>
          <w:p w:rsidR="006B367E" w:rsidRPr="00363F1E" w:rsidRDefault="006B367E" w:rsidP="008B54B6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6B367E" w:rsidRPr="00363F1E" w:rsidRDefault="006B367E" w:rsidP="008B54B6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5.1. 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3402"/>
        <w:gridCol w:w="3224"/>
        <w:gridCol w:w="1714"/>
      </w:tblGrid>
      <w:tr w:rsidR="006B367E" w:rsidRPr="00FF0FBC">
        <w:trPr>
          <w:trHeight w:val="250"/>
        </w:trPr>
        <w:tc>
          <w:tcPr>
            <w:tcW w:w="14573" w:type="dxa"/>
            <w:gridSpan w:val="7"/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(14 lecţii)</w:t>
            </w:r>
          </w:p>
        </w:tc>
      </w:tr>
      <w:tr w:rsidR="006B367E" w:rsidRPr="00FF0FBC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6B367E" w:rsidRPr="00FF0FBC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6B367E" w:rsidRPr="00FF0FBC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L 1-6-11-16-21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8B54B6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ionarea procedeelor tehnice de bază</w:t>
            </w:r>
          </w:p>
          <w:p w:rsidR="006B367E" w:rsidRPr="00FF0FBC" w:rsidRDefault="006B367E" w:rsidP="008B54B6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Cunoa</w:t>
            </w:r>
            <w:r w:rsidRPr="00FF0FBC">
              <w:rPr>
                <w:rFonts w:ascii="Tahoma" w:hAnsi="Tahoma" w:cs="Tahoma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terea regulamentului de tragere, de comportament in poligon, a actiunilor permise si a celor strict interzise</w:t>
            </w:r>
          </w:p>
          <w:p w:rsidR="006B367E" w:rsidRPr="00FF0FBC" w:rsidRDefault="006B367E" w:rsidP="008B54B6">
            <w:pPr>
              <w:spacing w:after="0" w:line="240" w:lineRule="auto"/>
              <w:ind w:left="22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FF0FBC" w:rsidRDefault="006B367E" w:rsidP="008B54B6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6B367E" w:rsidRPr="00FF0FBC" w:rsidRDefault="006B367E" w:rsidP="008B54B6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6B367E" w:rsidRPr="00FF0FBC" w:rsidRDefault="006B367E" w:rsidP="008B54B6">
            <w:pPr>
              <w:pStyle w:val="LasfarsitulPeparcursul"/>
              <w:ind w:left="227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ro-RO"/>
              </w:rPr>
            </w:pPr>
          </w:p>
          <w:p w:rsidR="006B367E" w:rsidRPr="00FF0FBC" w:rsidRDefault="006B367E" w:rsidP="008B54B6">
            <w:pPr>
              <w:pStyle w:val="LasfarsitulPeparcursul"/>
              <w:numPr>
                <w:ilvl w:val="0"/>
                <w:numId w:val="1"/>
              </w:numPr>
              <w:ind w:left="227" w:hanging="227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ro-RO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ro-RO"/>
              </w:rPr>
              <w:t>Dezvoltarea aptitudinilor de comunicare şi a sentimentului de apartenenţă la un grup</w:t>
            </w:r>
          </w:p>
        </w:tc>
        <w:tc>
          <w:tcPr>
            <w:tcW w:w="3402" w:type="dxa"/>
          </w:tcPr>
          <w:p w:rsidR="006B367E" w:rsidRPr="00FF0FBC" w:rsidRDefault="006B367E" w:rsidP="008B54B6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Cunoa</w:t>
            </w:r>
            <w:r w:rsidRPr="00FF0FBC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terea </w:t>
            </w:r>
            <w:r w:rsidRPr="00FF0FBC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i aplicarea regulamentelor</w:t>
            </w:r>
          </w:p>
          <w:p w:rsidR="006B367E" w:rsidRPr="00FF0FBC" w:rsidRDefault="006B367E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Cunoa</w:t>
            </w:r>
            <w:r w:rsidRPr="00FF0FBC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terea partilor componente ale arcului si functiile lor</w:t>
            </w:r>
          </w:p>
          <w:p w:rsidR="006B367E" w:rsidRPr="00FF0FBC" w:rsidRDefault="006B367E" w:rsidP="008B54B6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FF0FBC" w:rsidRDefault="006B367E" w:rsidP="008B54B6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Perfec</w:t>
            </w:r>
            <w:r w:rsidRPr="00FF0FBC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ionarea tragerii la </w:t>
            </w:r>
            <w:r w:rsidRPr="00FF0FBC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intă</w:t>
            </w:r>
          </w:p>
          <w:p w:rsidR="006B367E" w:rsidRPr="00FF0FBC" w:rsidRDefault="006B367E" w:rsidP="008B54B6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FF0FBC" w:rsidRDefault="006B367E" w:rsidP="008B54B6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Optimizarea fazei de extensie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pStyle w:val="LasfarsitulPeparcursu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Verificarea cunoasterii regulilor cu importanta deosebita in competitii: meciuri eliminatorii, finale, meciuri pe echipe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Tragerea in regim de concurs cu recapitularea regulilor necesare 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 la punct la distantele de concurs pentru diminuarea grupajului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 la timp variat si ritm stabil (3 sec, 5 sec, 7 sec)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Mentinerea reperelor pe durata extensiei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Nr.variabil de serii 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6B367E" w:rsidRPr="00FF0FBC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L 2-7-12-17-22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8B54B6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Consolidarea elementelor tehnice de bază</w:t>
            </w:r>
          </w:p>
          <w:p w:rsidR="006B367E" w:rsidRPr="00FF0FBC" w:rsidRDefault="006B367E" w:rsidP="008B54B6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FF0FBC" w:rsidRDefault="006B367E" w:rsidP="008B54B6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6B367E" w:rsidRPr="00FF0FBC" w:rsidRDefault="006B367E" w:rsidP="008B54B6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FF0FBC" w:rsidRDefault="006B367E" w:rsidP="008B54B6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Reguli de comportare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6B367E" w:rsidRPr="00FF0FBC" w:rsidRDefault="006B367E" w:rsidP="008B54B6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FF0FBC" w:rsidRDefault="006B367E" w:rsidP="008B54B6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FF0FBC" w:rsidRDefault="006B367E" w:rsidP="008B54B6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6B367E" w:rsidRPr="00FF0FBC" w:rsidRDefault="006B367E" w:rsidP="008B54B6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6B367E" w:rsidRPr="00FF0FBC" w:rsidRDefault="006B367E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Tragerea la </w:t>
            </w:r>
            <w:r w:rsidRPr="00FF0FBC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6B367E" w:rsidRPr="00FF0FBC" w:rsidRDefault="006B367E" w:rsidP="008B54B6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psihologică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 w:rsidRPr="00FF0FBC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 regulamentului de tragere, de comportament in poligon, a actiunilor permise si a celor strict interzise</w:t>
            </w:r>
          </w:p>
          <w:p w:rsidR="006B367E" w:rsidRPr="00FF0FBC" w:rsidRDefault="006B367E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FF0FBC" w:rsidRDefault="006B367E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FF0FBC" w:rsidRDefault="006B367E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6B367E" w:rsidRPr="00FF0FBC" w:rsidRDefault="006B367E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 in regim de concurs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 meciuri eliminatorii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 meciuri pe echipe</w:t>
            </w:r>
          </w:p>
          <w:p w:rsidR="006B367E" w:rsidRPr="00FF0FBC" w:rsidRDefault="006B367E" w:rsidP="008B54B6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6x6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6x2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6B367E" w:rsidRPr="00FF0FBC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L 3-8-13-18-23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8B54B6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ionarea procedeelor tehnice de bază</w:t>
            </w:r>
          </w:p>
          <w:p w:rsidR="006B367E" w:rsidRPr="00FF0FBC" w:rsidRDefault="006B367E" w:rsidP="008B54B6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6B367E" w:rsidRPr="00FF0FBC" w:rsidRDefault="006B367E" w:rsidP="008B54B6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ind w:left="22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FF0FBC" w:rsidRDefault="006B367E" w:rsidP="008B54B6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FF0FBC" w:rsidRDefault="006B367E" w:rsidP="008B54B6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6B367E" w:rsidRPr="00FF0FBC" w:rsidRDefault="006B367E" w:rsidP="008B54B6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FF0FBC" w:rsidRDefault="006B367E" w:rsidP="008B54B6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 w:rsidRPr="00FF0FBC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ionarea procedeelor tehnice de bază, specifice disciplinei sportive</w:t>
            </w:r>
          </w:p>
        </w:tc>
        <w:tc>
          <w:tcPr>
            <w:tcW w:w="3402" w:type="dxa"/>
          </w:tcPr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6B367E" w:rsidRPr="00FF0FBC" w:rsidRDefault="006B367E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Tragerea la </w:t>
            </w:r>
            <w:r w:rsidRPr="00FF0FBC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6B367E" w:rsidRPr="00FF0FBC" w:rsidRDefault="006B367E" w:rsidP="008B54B6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psihologică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 w:rsidRPr="00FF0FBC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 regulamentului de tragere, de comportament in poligon, a actiunilor permise si a celor strict interzise</w:t>
            </w:r>
          </w:p>
          <w:p w:rsidR="006B367E" w:rsidRPr="00FF0FBC" w:rsidRDefault="006B367E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 meciuri eliminatorii si sageti de baraj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Concentrare, vizualizare, linistire etc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 cu timp variat tip piramida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Nr.variabil de serii 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6B367E" w:rsidRPr="00FF0FBC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L 4-9-14-19-24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8B54B6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Consolidarea elementelor tehnice de bază</w:t>
            </w:r>
          </w:p>
          <w:p w:rsidR="006B367E" w:rsidRPr="00FF0FBC" w:rsidRDefault="006B367E" w:rsidP="008B54B6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FF0FBC" w:rsidRDefault="006B367E" w:rsidP="008B54B6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6B367E" w:rsidRPr="00FF0FBC" w:rsidRDefault="006B367E" w:rsidP="008B54B6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FF0FBC" w:rsidRDefault="006B367E" w:rsidP="008B54B6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Reguli de comportare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6B367E" w:rsidRPr="00FF0FBC" w:rsidRDefault="006B367E" w:rsidP="008B54B6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FF0FBC" w:rsidRDefault="006B367E" w:rsidP="008B54B6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FF0FBC" w:rsidRDefault="006B367E" w:rsidP="008B54B6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6B367E" w:rsidRPr="00FF0FBC" w:rsidRDefault="006B367E" w:rsidP="008B54B6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6B367E" w:rsidRPr="00FF0FBC" w:rsidRDefault="006B367E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Tragerea la </w:t>
            </w:r>
            <w:r w:rsidRPr="00FF0FBC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psihologică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 w:rsidRPr="00FF0FBC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 regulamentului de tragere, de comportament in poligon, a actiunilor permise si a celor strict interzise</w:t>
            </w:r>
          </w:p>
          <w:p w:rsidR="006B367E" w:rsidRPr="00FF0FBC" w:rsidRDefault="006B367E" w:rsidP="008B54B6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 w:rsidRPr="00FF0FBC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 partilor componente ale arcului si functiile lor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FF0FBC" w:rsidRDefault="006B367E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FF0FBC" w:rsidRDefault="006B367E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6B367E" w:rsidRPr="00FF0FBC" w:rsidRDefault="006B367E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 in regim de concurs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 cu timp scurtat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 cu miza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5x6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2x6x6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5x6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4x6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6B367E" w:rsidRPr="00FF0FBC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L 5-10-15-20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8B54B6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Perfec</w:t>
            </w:r>
            <w:r w:rsidRPr="00FF0FBC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ionarea elementelor tehnice de bază</w:t>
            </w:r>
          </w:p>
          <w:p w:rsidR="006B367E" w:rsidRPr="00FF0FBC" w:rsidRDefault="006B367E" w:rsidP="008B54B6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FF0FBC" w:rsidRDefault="006B367E" w:rsidP="008B54B6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6B367E" w:rsidRPr="00FF0FBC" w:rsidRDefault="006B367E" w:rsidP="008B54B6">
            <w:pPr>
              <w:pStyle w:val="ListParagrap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6B367E" w:rsidRPr="00FF0FBC" w:rsidRDefault="006B367E" w:rsidP="008B54B6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Reguli de comportament</w:t>
            </w:r>
          </w:p>
          <w:p w:rsidR="006B367E" w:rsidRPr="00FF0FBC" w:rsidRDefault="006B367E" w:rsidP="008B54B6">
            <w:pPr>
              <w:pStyle w:val="ListParagrap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6B367E" w:rsidRPr="00FF0FBC" w:rsidRDefault="006B367E" w:rsidP="008B54B6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Aplicarea prevederilor regulamentare specifice categoriei de vârstă</w:t>
            </w:r>
          </w:p>
          <w:p w:rsidR="006B367E" w:rsidRPr="00FF0FBC" w:rsidRDefault="006B367E" w:rsidP="008B54B6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FF0FBC" w:rsidRDefault="006B367E" w:rsidP="008B54B6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Rela</w:t>
            </w:r>
            <w:r w:rsidRPr="00FF0FBC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ionarea adecvată în cadrul grupului, în func</w:t>
            </w:r>
            <w:r w:rsidRPr="00FF0FBC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ie de cerin</w:t>
            </w:r>
            <w:r w:rsidRPr="00FF0FBC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ele activită</w:t>
            </w:r>
            <w:r w:rsidRPr="00FF0FBC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ii de pregătire </w:t>
            </w:r>
            <w:r w:rsidRPr="00FF0FBC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 competi</w:t>
            </w:r>
            <w:r w:rsidRPr="00FF0FBC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ională</w:t>
            </w:r>
          </w:p>
          <w:p w:rsidR="006B367E" w:rsidRPr="00FF0FBC" w:rsidRDefault="006B367E" w:rsidP="008B54B6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FF0FBC" w:rsidRDefault="006B367E" w:rsidP="008B54B6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Sus</w:t>
            </w:r>
            <w:r w:rsidRPr="00FF0FBC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inerea eforturilor generale </w:t>
            </w:r>
            <w:r w:rsidRPr="00FF0FBC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 specifice impuse de activitatea de pregătire </w:t>
            </w:r>
            <w:r w:rsidRPr="00FF0FBC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 cea competi</w:t>
            </w:r>
            <w:r w:rsidRPr="00FF0FBC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ională</w:t>
            </w:r>
          </w:p>
          <w:p w:rsidR="006B367E" w:rsidRPr="00FF0FBC" w:rsidRDefault="006B367E" w:rsidP="008B54B6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FF0FBC" w:rsidRDefault="006B367E" w:rsidP="008B54B6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 w:rsidRPr="00FF0FBC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ionarea procedeelor tehnice de bază, specifice disciplinei sportive</w:t>
            </w:r>
          </w:p>
        </w:tc>
        <w:tc>
          <w:tcPr>
            <w:tcW w:w="3402" w:type="dxa"/>
          </w:tcPr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6B367E" w:rsidRPr="00FF0FBC" w:rsidRDefault="006B367E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Perfectionarea tragerii la tinta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Optimizarea fazei de extensie</w:t>
            </w:r>
          </w:p>
          <w:p w:rsidR="006B367E" w:rsidRPr="00FF0FBC" w:rsidRDefault="006B367E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 w:rsidRPr="00FF0FBC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iei proprii </w:t>
            </w:r>
            <w:r w:rsidRPr="00FF0FBC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 a coechipierilor</w:t>
            </w:r>
          </w:p>
          <w:p w:rsidR="006B367E" w:rsidRPr="00FF0FBC" w:rsidRDefault="006B367E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psihologică</w:t>
            </w:r>
          </w:p>
          <w:p w:rsidR="006B367E" w:rsidRPr="00FF0FBC" w:rsidRDefault="006B367E" w:rsidP="008B54B6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Norme de control</w:t>
            </w:r>
          </w:p>
          <w:p w:rsidR="006B367E" w:rsidRPr="00FF0FBC" w:rsidRDefault="006B367E" w:rsidP="008B54B6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Scoateri de sub click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Mentineri, extensii si declansari cu coarda neelastica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 cu timp variat tip piramida (3 sec, 6 sec, 9 sec, 12 sec, 9 sec, 6 sec, 3 sec)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Tragerea la tinta cu obiectiv de scor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 cu recuperarea sagetii de partener//Tragere in regim de concurs//Tragere meciuri eliminatorii//Tragere meciuri pe echipe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min.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3x5x10 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7 serii x 3 săge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6 serii x 6 săge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Timp variabil (în func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ie de mijloacele alese)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6B367E" w:rsidRPr="00FF0FBC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FF0FBC" w:rsidRDefault="006B367E" w:rsidP="00D54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L 25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8B54B6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Cunoa</w:t>
            </w:r>
            <w:r w:rsidRPr="00FF0FBC">
              <w:rPr>
                <w:rFonts w:ascii="Tahoma" w:hAnsi="Tahoma" w:cs="Tahoma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terea regulamentului de concurs</w:t>
            </w:r>
          </w:p>
          <w:p w:rsidR="006B367E" w:rsidRPr="00FF0FBC" w:rsidRDefault="006B367E" w:rsidP="008B54B6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Sus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inerea eforturilor generale </w:t>
            </w:r>
            <w:r w:rsidRPr="00FF0FBC">
              <w:rPr>
                <w:rFonts w:ascii="Tahoma" w:hAnsi="Tahoma" w:cs="Tahoma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 specifice impuse în competi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FF0FBC" w:rsidRDefault="006B367E" w:rsidP="008B54B6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  <w:p w:rsidR="006B367E" w:rsidRPr="00FF0FBC" w:rsidRDefault="006B367E" w:rsidP="008B54B6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FF0FBC" w:rsidRDefault="006B367E" w:rsidP="008B54B6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Aplicarea prevederilor regulamentare </w:t>
            </w:r>
          </w:p>
          <w:p w:rsidR="006B367E" w:rsidRPr="00FF0FBC" w:rsidRDefault="006B367E" w:rsidP="008B54B6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 w:rsidRPr="00FF0FBC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 regulamentului de tragere, de comportament in poligon, a actiunilor permise si a celor strict interzise</w:t>
            </w:r>
          </w:p>
          <w:p w:rsidR="006B367E" w:rsidRPr="00FF0FBC" w:rsidRDefault="006B367E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 w:rsidRPr="00FF0FBC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6B367E" w:rsidRPr="00FF0FBC" w:rsidRDefault="006B367E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6B367E" w:rsidRPr="00FF0FBC" w:rsidRDefault="006B367E" w:rsidP="008B54B6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prezentarea regulamentului </w:t>
            </w:r>
            <w:r w:rsidRPr="00FF0FBC">
              <w:rPr>
                <w:rFonts w:ascii="Tahoma" w:hAnsi="Tahoma" w:cs="Tahoma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 a programului de concurs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Antrenament oficial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Reglaj pe distan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ele de concurs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90 min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</w:tbl>
    <w:p w:rsidR="006B367E" w:rsidRPr="00520517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Pr="00520517" w:rsidRDefault="006B367E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6B367E" w:rsidRPr="00520517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6B367E" w:rsidRPr="00520517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6B367E" w:rsidRPr="00520517" w:rsidRDefault="006B367E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Pr="00520517" w:rsidRDefault="006B367E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6B367E" w:rsidRPr="00520517" w:rsidRDefault="006B367E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6B367E" w:rsidRPr="00520517" w:rsidRDefault="006B367E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>
        <w:rPr>
          <w:rFonts w:ascii="Times New Roman" w:hAnsi="Times New Roman" w:cs="Times New Roman"/>
          <w:i/>
          <w:iCs/>
          <w:sz w:val="20"/>
          <w:szCs w:val="20"/>
        </w:rPr>
        <w:t>PERFORMANTA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</w:t>
      </w:r>
      <w:r>
        <w:rPr>
          <w:rFonts w:ascii="Times New Roman" w:hAnsi="Times New Roman" w:cs="Times New Roman"/>
          <w:b/>
          <w:bCs/>
          <w:sz w:val="20"/>
          <w:szCs w:val="20"/>
        </w:rPr>
        <w:t>a de pregătire: competiţională outdoor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MEZOCICLUL nr. 11</w:t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520517">
        <w:rPr>
          <w:rFonts w:ascii="Times New Roman" w:hAnsi="Times New Roman" w:cs="Times New Roman"/>
          <w:sz w:val="20"/>
          <w:szCs w:val="20"/>
        </w:rPr>
        <w:t>7.0</w:t>
      </w:r>
      <w:r>
        <w:rPr>
          <w:rFonts w:ascii="Times New Roman" w:hAnsi="Times New Roman" w:cs="Times New Roman"/>
          <w:sz w:val="20"/>
          <w:szCs w:val="20"/>
        </w:rPr>
        <w:t>6 – 31</w:t>
      </w:r>
      <w:r w:rsidRPr="00520517">
        <w:rPr>
          <w:rFonts w:ascii="Times New Roman" w:hAnsi="Times New Roman" w:cs="Times New Roman"/>
          <w:sz w:val="20"/>
          <w:szCs w:val="20"/>
        </w:rPr>
        <w:t>.0</w:t>
      </w:r>
      <w:r>
        <w:rPr>
          <w:rFonts w:ascii="Times New Roman" w:hAnsi="Times New Roman" w:cs="Times New Roman"/>
          <w:sz w:val="20"/>
          <w:szCs w:val="20"/>
        </w:rPr>
        <w:t>7</w:t>
      </w:r>
      <w:r w:rsidRPr="00520517">
        <w:rPr>
          <w:rFonts w:ascii="Times New Roman" w:hAnsi="Times New Roman" w:cs="Times New Roman"/>
          <w:sz w:val="20"/>
          <w:szCs w:val="20"/>
        </w:rPr>
        <w:t>.2011</w:t>
      </w:r>
    </w:p>
    <w:p w:rsidR="006B367E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46" type="#_x0000_t202" style="position:absolute;margin-left:492.35pt;margin-top:-18.7pt;width:227.75pt;height:121.8pt;z-index:251668480">
            <v:textbox style="mso-next-textbox:#_x0000_s1046;mso-fit-shape-to-text:t">
              <w:txbxContent>
                <w:p w:rsidR="006B367E" w:rsidRPr="00F05F1A" w:rsidRDefault="006B367E" w:rsidP="00D54175">
                  <w:pPr>
                    <w:numPr>
                      <w:ilvl w:val="0"/>
                      <w:numId w:val="40"/>
                    </w:numPr>
                    <w:shd w:val="clear" w:color="auto" w:fill="FABF8F"/>
                    <w:spacing w:after="0" w:line="240" w:lineRule="auto"/>
                    <w:ind w:left="36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  arcuri complete,  duzini să</w:t>
                  </w:r>
                  <w:r w:rsidRPr="00A31727">
                    <w:rPr>
                      <w:rFonts w:ascii="Times New Roman" w:hAnsi="Times New Roman" w:cs="Times New Roman"/>
                    </w:rPr>
                    <w:t>ge</w:t>
                  </w:r>
                  <w:r>
                    <w:rPr>
                      <w:rFonts w:ascii="Times New Roman" w:hAnsi="Times New Roman" w:cs="Times New Roman"/>
                    </w:rPr>
                    <w:t>ţi (de nivel performanţial), crose greutate max. 900-1300 gr., lungime după talie şi alonjă, braţe arc 32-42 lbs. în funcţie de forţa specifică, alonjă şi talie; utilizare lunetă şi trepied, control electronic al tragerii (tip SCATT, platformă cu senzori, videocameră), pantofi</w:t>
                  </w:r>
                  <w:r w:rsidRPr="00A31727">
                    <w:rPr>
                      <w:rFonts w:ascii="Times New Roman" w:hAnsi="Times New Roman" w:cs="Times New Roman"/>
                    </w:rPr>
                    <w:t xml:space="preserve"> de tragere, ţinte de 122 cm</w:t>
                  </w:r>
                </w:p>
              </w:txbxContent>
            </v:textbox>
            <w10:wrap type="square"/>
          </v:shape>
        </w:pict>
      </w:r>
      <w:r>
        <w:rPr>
          <w:noProof/>
          <w:lang w:val="en-US"/>
        </w:rPr>
        <w:pict>
          <v:shape id="_x0000_s1047" type="#_x0000_t202" style="position:absolute;margin-left:-20.05pt;margin-top:-18.7pt;width:493.95pt;height:109.15pt;z-index:251667456" fillcolor="#fabf8f">
            <v:textbox style="mso-next-textbox:#_x0000_s1047;mso-fit-shape-to-text:t">
              <w:txbxContent>
                <w:p w:rsidR="006B367E" w:rsidRPr="00D81E1E" w:rsidRDefault="006B367E" w:rsidP="00D5417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>OBIECTIVE INTERMEDIARE DE PERFORMAN</w:t>
                  </w:r>
                  <w:r w:rsidRPr="00D81E1E">
                    <w:rPr>
                      <w:rFonts w:ascii="Tahoma" w:hAnsi="Tahoma" w:cs="Tahoma"/>
                      <w:b/>
                      <w:bCs/>
                    </w:rPr>
                    <w:t>Ț</w:t>
                  </w: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 xml:space="preserve">Ă: </w:t>
                  </w:r>
                </w:p>
                <w:p w:rsidR="006B367E" w:rsidRPr="00D81E1E" w:rsidRDefault="006B367E" w:rsidP="00D5417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  <w:b/>
                      <w:bCs/>
                    </w:rPr>
                    <w:t xml:space="preserve">- </w:t>
                  </w:r>
                  <w:r w:rsidRPr="00D81E1E">
                    <w:rPr>
                      <w:rFonts w:ascii="Times New Roman" w:hAnsi="Times New Roman" w:cs="Times New Roman"/>
                    </w:rPr>
                    <w:t>perfec</w:t>
                  </w:r>
                  <w:r w:rsidRPr="00D81E1E">
                    <w:rPr>
                      <w:rFonts w:ascii="Tahoma" w:hAnsi="Tahoma" w:cs="Tahoma"/>
                    </w:rPr>
                    <w:t>ț</w:t>
                  </w:r>
                  <w:r w:rsidRPr="00D81E1E">
                    <w:rPr>
                      <w:rFonts w:ascii="Times New Roman" w:hAnsi="Times New Roman" w:cs="Times New Roman"/>
                    </w:rPr>
                    <w:t>ionarea procedeelor de bază</w:t>
                  </w:r>
                </w:p>
                <w:p w:rsidR="006B367E" w:rsidRPr="00D81E1E" w:rsidRDefault="006B367E" w:rsidP="00D5417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6B367E" w:rsidRDefault="006B367E" w:rsidP="00D5417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adaptarea poziţiei de tragere la distanţe scurte</w:t>
                  </w:r>
                </w:p>
                <w:p w:rsidR="006B367E" w:rsidRDefault="006B367E" w:rsidP="00D5417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realizarea baremelor cifrice stabilite de antrenor</w:t>
                  </w:r>
                </w:p>
                <w:p w:rsidR="006B367E" w:rsidRPr="000A3E56" w:rsidRDefault="006B367E" w:rsidP="00D5417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393B82">
                    <w:rPr>
                      <w:rFonts w:ascii="Times New Roman" w:hAnsi="Times New Roman" w:cs="Times New Roman"/>
                    </w:rPr>
                    <w:t xml:space="preserve">- </w:t>
                  </w:r>
                  <w:r w:rsidRPr="000A3E56">
                    <w:rPr>
                      <w:rFonts w:ascii="Times New Roman" w:hAnsi="Times New Roman" w:cs="Times New Roman"/>
                    </w:rPr>
                    <w:t>cultivarea dorinţei de afirmare în concurs</w:t>
                  </w:r>
                </w:p>
                <w:p w:rsidR="006B367E" w:rsidRPr="00D81E1E" w:rsidRDefault="006B367E" w:rsidP="00D5417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81E1E">
                    <w:rPr>
                      <w:rFonts w:ascii="Times New Roman" w:hAnsi="Times New Roman" w:cs="Times New Roman"/>
                    </w:rPr>
                    <w:t>cunoa</w:t>
                  </w:r>
                  <w:r w:rsidRPr="00D81E1E">
                    <w:rPr>
                      <w:rFonts w:ascii="Tahoma" w:hAnsi="Tahoma" w:cs="Tahoma"/>
                    </w:rPr>
                    <w:t>ș</w:t>
                  </w:r>
                  <w:r w:rsidRPr="00D81E1E">
                    <w:rPr>
                      <w:rFonts w:ascii="Times New Roman" w:hAnsi="Times New Roman" w:cs="Times New Roman"/>
                    </w:rPr>
                    <w:t>terea regulamentului de tragere în competiţiile indoor</w:t>
                  </w:r>
                </w:p>
                <w:p w:rsidR="006B367E" w:rsidRPr="00D81E1E" w:rsidRDefault="006B367E" w:rsidP="00D54175">
                  <w:pPr>
                    <w:shd w:val="clear" w:color="auto" w:fill="FABF8F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81E1E">
                    <w:rPr>
                      <w:rFonts w:ascii="Times New Roman" w:hAnsi="Times New Roman" w:cs="Times New Roman"/>
                    </w:rPr>
                    <w:t>- cunoa</w:t>
                  </w:r>
                  <w:r w:rsidRPr="00D81E1E">
                    <w:rPr>
                      <w:rFonts w:ascii="Tahoma" w:hAnsi="Tahoma" w:cs="Tahoma"/>
                    </w:rPr>
                    <w:t>ș</w:t>
                  </w:r>
                  <w:r w:rsidRPr="00D81E1E">
                    <w:rPr>
                      <w:rFonts w:ascii="Times New Roman" w:hAnsi="Times New Roman" w:cs="Times New Roman"/>
                    </w:rPr>
                    <w:t xml:space="preserve">terea regulilor de comportare în antrenament şi concurs </w:t>
                  </w:r>
                </w:p>
              </w:txbxContent>
            </v:textbox>
            <w10:wrap type="square"/>
          </v:shape>
        </w:pict>
      </w:r>
    </w:p>
    <w:p w:rsidR="006B367E" w:rsidRPr="00520517" w:rsidRDefault="006B367E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6B367E" w:rsidRPr="00520517">
        <w:trPr>
          <w:trHeight w:val="252"/>
        </w:trPr>
        <w:tc>
          <w:tcPr>
            <w:tcW w:w="14410" w:type="dxa"/>
            <w:gridSpan w:val="4"/>
          </w:tcPr>
          <w:p w:rsidR="006B367E" w:rsidRPr="00520517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6B367E" w:rsidRPr="00520517">
        <w:trPr>
          <w:trHeight w:val="252"/>
        </w:trPr>
        <w:tc>
          <w:tcPr>
            <w:tcW w:w="5412" w:type="dxa"/>
            <w:gridSpan w:val="2"/>
          </w:tcPr>
          <w:p w:rsidR="006B367E" w:rsidRPr="00520517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6B367E" w:rsidRPr="00520517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6B367E" w:rsidRPr="00520517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6B367E" w:rsidRPr="00520517">
        <w:trPr>
          <w:trHeight w:val="264"/>
        </w:trPr>
        <w:tc>
          <w:tcPr>
            <w:tcW w:w="5412" w:type="dxa"/>
            <w:gridSpan w:val="2"/>
          </w:tcPr>
          <w:p w:rsidR="006B367E" w:rsidRPr="00520517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6B367E" w:rsidRPr="00520517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6B367E" w:rsidRPr="00520517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6B367E" w:rsidRPr="00520517">
        <w:trPr>
          <w:trHeight w:val="350"/>
        </w:trPr>
        <w:tc>
          <w:tcPr>
            <w:tcW w:w="1834" w:type="dxa"/>
            <w:vAlign w:val="center"/>
          </w:tcPr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6B367E" w:rsidRPr="001D7A73" w:rsidRDefault="006B367E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6B367E" w:rsidRPr="001D7A73" w:rsidRDefault="006B367E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6B367E" w:rsidRPr="001D7A73" w:rsidRDefault="006B367E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6B367E" w:rsidRPr="001D7A73" w:rsidRDefault="006B367E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6B367E" w:rsidRPr="001D7A73" w:rsidRDefault="006B367E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6B367E" w:rsidRPr="001D7A73" w:rsidRDefault="006B367E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FABF8F"/>
          </w:tcPr>
          <w:p w:rsidR="006B367E" w:rsidRPr="0094124E" w:rsidRDefault="006B367E" w:rsidP="008B54B6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6B367E" w:rsidRPr="0094124E" w:rsidRDefault="006B367E" w:rsidP="008B54B6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6B367E" w:rsidRPr="0094124E" w:rsidRDefault="006B367E" w:rsidP="008B54B6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6B367E" w:rsidRPr="0094124E" w:rsidRDefault="006B367E" w:rsidP="008B54B6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6B367E" w:rsidRPr="0094124E" w:rsidRDefault="006B367E" w:rsidP="008B54B6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dezvoltarea capacităţii de bilateralitate (ambidextrie)</w:t>
            </w:r>
          </w:p>
          <w:p w:rsidR="006B367E" w:rsidRPr="0094124E" w:rsidRDefault="006B367E" w:rsidP="008B54B6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FABF8F"/>
          </w:tcPr>
          <w:p w:rsidR="006B367E" w:rsidRPr="00747455" w:rsidRDefault="006B367E" w:rsidP="008B54B6">
            <w:pPr>
              <w:pStyle w:val="LasfarsitulPeparcursul"/>
              <w:shd w:val="clear" w:color="auto" w:fill="FABF8F"/>
              <w:ind w:left="644"/>
              <w:rPr>
                <w:rFonts w:ascii="Times New Roman" w:hAnsi="Times New Roman" w:cs="Times New Roman"/>
                <w:i w:val="0"/>
                <w:iCs w:val="0"/>
                <w:lang w:val="ro-RO"/>
              </w:rPr>
            </w:pPr>
            <w:r w:rsidRPr="00747455">
              <w:rPr>
                <w:rFonts w:ascii="Times New Roman" w:hAnsi="Times New Roman" w:cs="Times New Roman"/>
                <w:i w:val="0"/>
                <w:iCs w:val="0"/>
                <w:lang w:val="ro-RO"/>
              </w:rPr>
              <w:t>1.1 Îmbunătăţirea deprinderilor motrice de bază/ utilitar-aplicative necesare practicării disciplinei sportive</w:t>
            </w:r>
          </w:p>
          <w:p w:rsidR="006B367E" w:rsidRPr="00747455" w:rsidRDefault="006B367E" w:rsidP="008B54B6">
            <w:pPr>
              <w:pStyle w:val="LasfarsitulPeparcursul"/>
              <w:shd w:val="clear" w:color="auto" w:fill="FABF8F"/>
              <w:ind w:left="644"/>
              <w:rPr>
                <w:rFonts w:ascii="Times New Roman" w:hAnsi="Times New Roman" w:cs="Times New Roman"/>
                <w:i w:val="0"/>
                <w:iCs w:val="0"/>
                <w:lang w:val="ro-RO"/>
              </w:rPr>
            </w:pPr>
            <w:r w:rsidRPr="00747455">
              <w:rPr>
                <w:rFonts w:ascii="Times New Roman" w:hAnsi="Times New Roman" w:cs="Times New Roman"/>
                <w:i w:val="0"/>
                <w:iCs w:val="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6B367E" w:rsidRPr="00747455" w:rsidRDefault="006B367E" w:rsidP="008B54B6">
            <w:pPr>
              <w:shd w:val="clear" w:color="auto" w:fill="FABF8F"/>
              <w:spacing w:after="0" w:line="240" w:lineRule="auto"/>
              <w:ind w:left="644"/>
              <w:rPr>
                <w:rFonts w:ascii="Times New Roman" w:hAnsi="Times New Roman" w:cs="Times New Roman"/>
              </w:rPr>
            </w:pPr>
            <w:r w:rsidRPr="00747455">
              <w:rPr>
                <w:rFonts w:ascii="Times New Roman" w:hAnsi="Times New Roman" w:cs="Times New Roman"/>
              </w:rPr>
              <w:t xml:space="preserve">2.1 Învăţarea procedeelor tehnice de bază, specifice disciplinei sportive </w:t>
            </w:r>
          </w:p>
        </w:tc>
      </w:tr>
      <w:tr w:rsidR="006B367E" w:rsidRPr="00520517">
        <w:trPr>
          <w:trHeight w:val="542"/>
        </w:trPr>
        <w:tc>
          <w:tcPr>
            <w:tcW w:w="1834" w:type="dxa"/>
            <w:vAlign w:val="center"/>
          </w:tcPr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6B367E" w:rsidRPr="001D7A73" w:rsidRDefault="006B367E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FABF8F"/>
          </w:tcPr>
          <w:p w:rsidR="006B367E" w:rsidRPr="0094124E" w:rsidRDefault="006B367E" w:rsidP="008B54B6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94124E">
              <w:rPr>
                <w:rFonts w:ascii="Tahoma" w:hAnsi="Tahoma" w:cs="Tahoma"/>
                <w:sz w:val="20"/>
                <w:szCs w:val="20"/>
              </w:rPr>
              <w:t>ț</w:t>
            </w: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 xml:space="preserve">ionarea procedeelor tehnice de bază, specifice tirului cu arcul </w:t>
            </w:r>
          </w:p>
          <w:p w:rsidR="006B367E" w:rsidRPr="0094124E" w:rsidRDefault="006B367E" w:rsidP="008B54B6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94124E" w:rsidRDefault="006B367E" w:rsidP="008B54B6">
            <w:pPr>
              <w:numPr>
                <w:ilvl w:val="0"/>
                <w:numId w:val="46"/>
              </w:numPr>
              <w:shd w:val="clear" w:color="auto" w:fill="FABF8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6B367E" w:rsidRPr="0094124E" w:rsidRDefault="006B367E" w:rsidP="008B54B6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94124E">
              <w:rPr>
                <w:rFonts w:ascii="Times New Roman" w:hAnsi="Times New Roman" w:cs="Times New Roman"/>
                <w:sz w:val="20"/>
                <w:szCs w:val="20"/>
              </w:rPr>
              <w:t>- in abordarea tehnicii de tragere se va tine cont de particularitatile morfo-functionale ale fiecarui sportiv, cautandu-se pozitiile comode</w:t>
            </w:r>
          </w:p>
          <w:p w:rsidR="006B367E" w:rsidRPr="00520517" w:rsidRDefault="006B367E" w:rsidP="008B54B6">
            <w:pPr>
              <w:shd w:val="clear" w:color="auto" w:fill="FABF8F"/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Învăţarea procedeelor tehnice de bază, specifice disciplinei sportive</w:t>
            </w:r>
          </w:p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individuale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elementare,  specifice disciplinei sportive</w:t>
            </w:r>
          </w:p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 Consolidarea procedeelor tehnice şi a acţiunilor tactice însuşite</w:t>
            </w:r>
          </w:p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367E" w:rsidRPr="00520517">
        <w:trPr>
          <w:trHeight w:val="603"/>
        </w:trPr>
        <w:tc>
          <w:tcPr>
            <w:tcW w:w="1834" w:type="dxa"/>
            <w:vAlign w:val="center"/>
          </w:tcPr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8B54B6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iuni tactice recomandate individual</w:t>
            </w:r>
          </w:p>
        </w:tc>
        <w:tc>
          <w:tcPr>
            <w:tcW w:w="4332" w:type="dxa"/>
            <w:shd w:val="clear" w:color="auto" w:fill="FABF8F"/>
          </w:tcPr>
          <w:p w:rsidR="006B367E" w:rsidRPr="000A3E56" w:rsidRDefault="006B367E" w:rsidP="008B54B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ac</w:t>
            </w:r>
            <w:r w:rsidRPr="000A3E56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iunilor tactice individuale,  specifice tirului cu arcul</w:t>
            </w:r>
          </w:p>
          <w:p w:rsidR="006B367E" w:rsidRPr="000A3E56" w:rsidRDefault="006B367E" w:rsidP="008B54B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adaptarea la conditiile impuse de regulament de concurs specific varstei</w:t>
            </w:r>
          </w:p>
          <w:p w:rsidR="006B367E" w:rsidRPr="000A3E56" w:rsidRDefault="006B367E" w:rsidP="008B54B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A3E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imbunatatirea abilitatilor personale in vederea realizarii obiectivelor cifrice</w:t>
            </w:r>
          </w:p>
          <w:p w:rsidR="006B367E" w:rsidRPr="000A3E56" w:rsidRDefault="006B367E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FABF8F"/>
          </w:tcPr>
          <w:p w:rsidR="006B367E" w:rsidRPr="00520517" w:rsidRDefault="006B367E" w:rsidP="008B5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3.3. Manifestarea unui comportament bazat pe fair-play fa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ă de parteneri, antrenori, adversari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arbitri</w:t>
            </w:r>
          </w:p>
        </w:tc>
      </w:tr>
      <w:tr w:rsidR="006B367E" w:rsidRPr="00520517">
        <w:trPr>
          <w:trHeight w:val="436"/>
        </w:trPr>
        <w:tc>
          <w:tcPr>
            <w:tcW w:w="1834" w:type="dxa"/>
            <w:vAlign w:val="center"/>
          </w:tcPr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FABF8F"/>
          </w:tcPr>
          <w:p w:rsidR="006B367E" w:rsidRDefault="006B367E" w:rsidP="008B54B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6B367E" w:rsidRPr="00520517" w:rsidRDefault="006B367E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520517" w:rsidRDefault="006B367E" w:rsidP="008B54B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ultivarea increderii de sine si a dorintei de a invinge</w:t>
            </w:r>
          </w:p>
        </w:tc>
        <w:tc>
          <w:tcPr>
            <w:tcW w:w="4666" w:type="dxa"/>
            <w:shd w:val="clear" w:color="auto" w:fill="FABF8F"/>
          </w:tcPr>
          <w:p w:rsidR="006B367E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 Manifestarea interesului pentru practicarea sportului de performanţă</w:t>
            </w:r>
          </w:p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 Cultivarea dorinţei de afirmare în disciplina sportivă practicată</w:t>
            </w:r>
          </w:p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367E" w:rsidRPr="00520517">
        <w:trPr>
          <w:trHeight w:val="1113"/>
        </w:trPr>
        <w:tc>
          <w:tcPr>
            <w:tcW w:w="1834" w:type="dxa"/>
            <w:vAlign w:val="center"/>
          </w:tcPr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6B367E" w:rsidRPr="001D7A73" w:rsidRDefault="006B367E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6B367E" w:rsidRPr="001D7A73" w:rsidRDefault="006B367E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6B367E" w:rsidRPr="001D7A73" w:rsidRDefault="006B367E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6B367E" w:rsidRPr="001D7A73" w:rsidRDefault="006B367E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6B367E" w:rsidRPr="001D7A73" w:rsidRDefault="006B367E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FABF8F"/>
          </w:tcPr>
          <w:p w:rsidR="006B367E" w:rsidRPr="0094124E" w:rsidRDefault="006B367E" w:rsidP="008B54B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regulamentului de tragere, de comportament in poligon, a actiunilor permise si a celor strict interzise</w:t>
            </w:r>
          </w:p>
          <w:p w:rsidR="006B367E" w:rsidRPr="0094124E" w:rsidRDefault="006B367E" w:rsidP="008B54B6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</w:t>
            </w:r>
            <w:r w:rsidRPr="009412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partilor componente ale arcului si functiile lor</w:t>
            </w:r>
          </w:p>
        </w:tc>
        <w:tc>
          <w:tcPr>
            <w:tcW w:w="4666" w:type="dxa"/>
            <w:shd w:val="clear" w:color="auto" w:fill="FABF8F"/>
          </w:tcPr>
          <w:p w:rsidR="006B367E" w:rsidRPr="00363F1E" w:rsidRDefault="006B367E" w:rsidP="008B54B6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6B367E" w:rsidRPr="00363F1E" w:rsidRDefault="006B367E" w:rsidP="008B54B6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6B367E" w:rsidRPr="00520517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5.1. 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439"/>
        <w:gridCol w:w="3402"/>
        <w:gridCol w:w="3224"/>
        <w:gridCol w:w="1714"/>
      </w:tblGrid>
      <w:tr w:rsidR="006B367E" w:rsidRPr="00FF0FBC">
        <w:trPr>
          <w:trHeight w:val="250"/>
        </w:trPr>
        <w:tc>
          <w:tcPr>
            <w:tcW w:w="14573" w:type="dxa"/>
            <w:gridSpan w:val="7"/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(14 lecţii)</w:t>
            </w:r>
          </w:p>
        </w:tc>
      </w:tr>
      <w:tr w:rsidR="006B367E" w:rsidRPr="00FF0FBC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6B367E" w:rsidRPr="00FF0FBC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6B367E" w:rsidRPr="00FF0FBC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L 1-6-11-16-21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8B54B6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ionarea procedeelor tehnice de bază</w:t>
            </w:r>
          </w:p>
          <w:p w:rsidR="006B367E" w:rsidRPr="00FF0FBC" w:rsidRDefault="006B367E" w:rsidP="008B54B6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Cunoa</w:t>
            </w:r>
            <w:r w:rsidRPr="00FF0FBC">
              <w:rPr>
                <w:rFonts w:ascii="Tahoma" w:hAnsi="Tahoma" w:cs="Tahoma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terea regulamentului de tragere, de comportament in poligon, a actiunilor permise si a celor strict interzise</w:t>
            </w:r>
          </w:p>
          <w:p w:rsidR="006B367E" w:rsidRPr="00FF0FBC" w:rsidRDefault="006B367E" w:rsidP="008B54B6">
            <w:pPr>
              <w:spacing w:after="0" w:line="240" w:lineRule="auto"/>
              <w:ind w:left="22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FF0FBC" w:rsidRDefault="006B367E" w:rsidP="008B54B6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6B367E" w:rsidRPr="00FF0FBC" w:rsidRDefault="006B367E" w:rsidP="008B54B6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6B367E" w:rsidRPr="00FF0FBC" w:rsidRDefault="006B367E" w:rsidP="008B54B6">
            <w:pPr>
              <w:pStyle w:val="LasfarsitulPeparcursul"/>
              <w:ind w:left="227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ro-RO"/>
              </w:rPr>
            </w:pPr>
          </w:p>
          <w:p w:rsidR="006B367E" w:rsidRPr="00FF0FBC" w:rsidRDefault="006B367E" w:rsidP="008B54B6">
            <w:pPr>
              <w:pStyle w:val="LasfarsitulPeparcursul"/>
              <w:numPr>
                <w:ilvl w:val="0"/>
                <w:numId w:val="1"/>
              </w:numPr>
              <w:ind w:left="227" w:hanging="227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ro-RO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ro-RO"/>
              </w:rPr>
              <w:t>Dezvoltarea aptitudinilor de comunicare şi a sentimentului de apartenenţă la un grup</w:t>
            </w:r>
          </w:p>
        </w:tc>
        <w:tc>
          <w:tcPr>
            <w:tcW w:w="3402" w:type="dxa"/>
          </w:tcPr>
          <w:p w:rsidR="006B367E" w:rsidRPr="00FF0FBC" w:rsidRDefault="006B367E" w:rsidP="008B54B6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Cunoa</w:t>
            </w:r>
            <w:r w:rsidRPr="00FF0FBC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terea </w:t>
            </w:r>
            <w:r w:rsidRPr="00FF0FBC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i aplicarea regulamentelor</w:t>
            </w:r>
          </w:p>
          <w:p w:rsidR="006B367E" w:rsidRPr="00FF0FBC" w:rsidRDefault="006B367E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Cunoa</w:t>
            </w:r>
            <w:r w:rsidRPr="00FF0FBC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terea partilor componente ale arcului si functiile lor</w:t>
            </w:r>
          </w:p>
          <w:p w:rsidR="006B367E" w:rsidRPr="00FF0FBC" w:rsidRDefault="006B367E" w:rsidP="008B54B6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FF0FBC" w:rsidRDefault="006B367E" w:rsidP="008B54B6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Perfec</w:t>
            </w:r>
            <w:r w:rsidRPr="00FF0FBC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ionarea tragerii la </w:t>
            </w:r>
            <w:r w:rsidRPr="00FF0FBC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intă</w:t>
            </w:r>
          </w:p>
          <w:p w:rsidR="006B367E" w:rsidRPr="00FF0FBC" w:rsidRDefault="006B367E" w:rsidP="008B54B6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FF0FBC" w:rsidRDefault="006B367E" w:rsidP="008B54B6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Optimizarea fazei de extensie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pStyle w:val="LasfarsitulPeparcursu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Verificarea cunoasterii regulilor cu importanta deosebita in competitii: meciuri eliminatorii, finale, meciuri pe echipe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Tragerea in regim de concurs cu recapitularea regulilor necesare 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 la punct la distantele de concurs pentru diminuarea grupajului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 la timp variat si ritm stabil (3 sec, 5 sec, 7 sec)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Mentinerea reperelor pe durata extensiei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Nr.variabil de serii 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3 serii x 6 săge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6B367E" w:rsidRPr="00FF0FBC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L 2-7-12-17-22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8B54B6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Consolidarea elementelor tehnice de bază</w:t>
            </w:r>
          </w:p>
          <w:p w:rsidR="006B367E" w:rsidRPr="00FF0FBC" w:rsidRDefault="006B367E" w:rsidP="008B54B6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FF0FBC" w:rsidRDefault="006B367E" w:rsidP="008B54B6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6B367E" w:rsidRPr="00FF0FBC" w:rsidRDefault="006B367E" w:rsidP="008B54B6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FF0FBC" w:rsidRDefault="006B367E" w:rsidP="008B54B6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Reguli de comportare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6B367E" w:rsidRPr="00FF0FBC" w:rsidRDefault="006B367E" w:rsidP="008B54B6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FF0FBC" w:rsidRDefault="006B367E" w:rsidP="008B54B6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FF0FBC" w:rsidRDefault="006B367E" w:rsidP="008B54B6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6B367E" w:rsidRPr="00FF0FBC" w:rsidRDefault="006B367E" w:rsidP="008B54B6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6B367E" w:rsidRPr="00FF0FBC" w:rsidRDefault="006B367E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Tragerea la </w:t>
            </w:r>
            <w:r w:rsidRPr="00FF0FBC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6B367E" w:rsidRPr="00FF0FBC" w:rsidRDefault="006B367E" w:rsidP="008B54B6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psihologică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 w:rsidRPr="00FF0FBC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 regulamentului de tragere, de comportament in poligon, a actiunilor permise si a celor strict interzise</w:t>
            </w:r>
          </w:p>
          <w:p w:rsidR="006B367E" w:rsidRPr="00FF0FBC" w:rsidRDefault="006B367E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FF0FBC" w:rsidRDefault="006B367E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FF0FBC" w:rsidRDefault="006B367E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6B367E" w:rsidRPr="00FF0FBC" w:rsidRDefault="006B367E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 in regim de concurs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 meciuri eliminatorii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 meciuri pe echipe</w:t>
            </w:r>
          </w:p>
          <w:p w:rsidR="006B367E" w:rsidRPr="00FF0FBC" w:rsidRDefault="006B367E" w:rsidP="008B54B6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6x6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3x6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6x2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6B367E" w:rsidRPr="00FF0FBC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L 3-8-13-18-23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8B54B6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Perfec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ionarea procedeelor tehnice de bază</w:t>
            </w:r>
          </w:p>
          <w:p w:rsidR="006B367E" w:rsidRPr="00FF0FBC" w:rsidRDefault="006B367E" w:rsidP="008B54B6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6B367E" w:rsidRPr="00FF0FBC" w:rsidRDefault="006B367E" w:rsidP="008B54B6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ind w:left="22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FF0FBC" w:rsidRDefault="006B367E" w:rsidP="008B54B6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FF0FBC" w:rsidRDefault="006B367E" w:rsidP="008B54B6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6B367E" w:rsidRPr="00FF0FBC" w:rsidRDefault="006B367E" w:rsidP="008B54B6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FF0FBC" w:rsidRDefault="006B367E" w:rsidP="008B54B6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 w:rsidRPr="00FF0FBC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ionarea procedeelor tehnice de bază, specifice disciplinei sportive</w:t>
            </w:r>
          </w:p>
        </w:tc>
        <w:tc>
          <w:tcPr>
            <w:tcW w:w="3402" w:type="dxa"/>
          </w:tcPr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6B367E" w:rsidRPr="00FF0FBC" w:rsidRDefault="006B367E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Tragerea la </w:t>
            </w:r>
            <w:r w:rsidRPr="00FF0FBC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6B367E" w:rsidRPr="00FF0FBC" w:rsidRDefault="006B367E" w:rsidP="008B54B6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psihologică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 w:rsidRPr="00FF0FBC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 regulamentului de tragere, de comportament in poligon, a actiunilor permise si a celor strict interzise</w:t>
            </w:r>
          </w:p>
          <w:p w:rsidR="006B367E" w:rsidRPr="00FF0FBC" w:rsidRDefault="006B367E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 meciuri eliminatorii si sageti de baraj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Concentrare, vizualizare, linistire etc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 cu timp variat tip piramida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Nr.variabil de serii 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5 serii x 6 săge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</w:tc>
      </w:tr>
      <w:tr w:rsidR="006B367E" w:rsidRPr="00FF0FBC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L 4-9-14-19-24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8B54B6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Consolidarea elementelor tehnice de bază</w:t>
            </w:r>
          </w:p>
          <w:p w:rsidR="006B367E" w:rsidRPr="00FF0FBC" w:rsidRDefault="006B367E" w:rsidP="008B54B6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FF0FBC" w:rsidRDefault="006B367E" w:rsidP="008B54B6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6B367E" w:rsidRPr="00FF0FBC" w:rsidRDefault="006B367E" w:rsidP="008B54B6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FF0FBC" w:rsidRDefault="006B367E" w:rsidP="008B54B6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Reguli de comportare în antrenament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:rsidR="006B367E" w:rsidRPr="00FF0FBC" w:rsidRDefault="006B367E" w:rsidP="008B54B6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6B367E" w:rsidRPr="00FF0FBC" w:rsidRDefault="006B367E" w:rsidP="008B54B6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FF0FBC" w:rsidRDefault="006B367E" w:rsidP="008B54B6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6B367E" w:rsidRPr="00FF0FBC" w:rsidRDefault="006B367E" w:rsidP="008B54B6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6B367E" w:rsidRPr="00FF0FBC" w:rsidRDefault="006B367E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Tragerea la </w:t>
            </w:r>
            <w:r w:rsidRPr="00FF0FBC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psihologică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 w:rsidRPr="00FF0FBC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 regulamentului de tragere, de comportament in poligon, a actiunilor permise si a celor strict interzise</w:t>
            </w:r>
          </w:p>
          <w:p w:rsidR="006B367E" w:rsidRPr="00FF0FBC" w:rsidRDefault="006B367E" w:rsidP="008B54B6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 w:rsidRPr="00FF0FBC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 partilor componente ale arcului si functiile lor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FF0FBC" w:rsidRDefault="006B367E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FF0FBC" w:rsidRDefault="006B367E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6B367E" w:rsidRPr="00FF0FBC" w:rsidRDefault="006B367E" w:rsidP="008B54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 in regim de concurs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 cu timp scurtat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 cu miza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5x6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2x6x6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5x6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4x6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6B367E" w:rsidRPr="00FF0FBC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L 5-10-15-20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8B54B6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Perfec</w:t>
            </w:r>
            <w:r w:rsidRPr="00FF0FBC"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ionarea elementelor tehnice de bază</w:t>
            </w:r>
          </w:p>
          <w:p w:rsidR="006B367E" w:rsidRPr="00FF0FBC" w:rsidRDefault="006B367E" w:rsidP="008B54B6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  <w:p w:rsidR="006B367E" w:rsidRPr="00FF0FBC" w:rsidRDefault="006B367E" w:rsidP="008B54B6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6B367E" w:rsidRPr="00FF0FBC" w:rsidRDefault="006B367E" w:rsidP="008B54B6">
            <w:pPr>
              <w:pStyle w:val="ListParagrap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6B367E" w:rsidRPr="00FF0FBC" w:rsidRDefault="006B367E" w:rsidP="008B54B6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Reguli de comportament</w:t>
            </w:r>
          </w:p>
          <w:p w:rsidR="006B367E" w:rsidRPr="00FF0FBC" w:rsidRDefault="006B367E" w:rsidP="008B54B6">
            <w:pPr>
              <w:pStyle w:val="ListParagrap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6B367E" w:rsidRPr="00FF0FBC" w:rsidRDefault="006B367E" w:rsidP="008B54B6">
            <w:pPr>
              <w:pStyle w:val="LasfarsitulPeparcursul"/>
              <w:numPr>
                <w:ilvl w:val="0"/>
                <w:numId w:val="6"/>
              </w:numP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Aplicarea prevederilor regulamentare specifice categoriei de vârstă</w:t>
            </w:r>
          </w:p>
          <w:p w:rsidR="006B367E" w:rsidRPr="00FF0FBC" w:rsidRDefault="006B367E" w:rsidP="008B54B6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FF0FBC" w:rsidRDefault="006B367E" w:rsidP="008B54B6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Rela</w:t>
            </w:r>
            <w:r w:rsidRPr="00FF0FBC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ionarea adecvată în cadrul grupului, în func</w:t>
            </w:r>
            <w:r w:rsidRPr="00FF0FBC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ie de cerin</w:t>
            </w:r>
            <w:r w:rsidRPr="00FF0FBC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ele activită</w:t>
            </w:r>
            <w:r w:rsidRPr="00FF0FBC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ii de pregătire </w:t>
            </w:r>
            <w:r w:rsidRPr="00FF0FBC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 competi</w:t>
            </w:r>
            <w:r w:rsidRPr="00FF0FBC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ională</w:t>
            </w:r>
          </w:p>
          <w:p w:rsidR="006B367E" w:rsidRPr="00FF0FBC" w:rsidRDefault="006B367E" w:rsidP="008B54B6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FF0FBC" w:rsidRDefault="006B367E" w:rsidP="008B54B6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Sus</w:t>
            </w:r>
            <w:r w:rsidRPr="00FF0FBC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inerea eforturilor generale </w:t>
            </w:r>
            <w:r w:rsidRPr="00FF0FBC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i specifice impuse de activitatea de pregătire </w:t>
            </w:r>
            <w:r w:rsidRPr="00FF0FBC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ș</w:t>
            </w: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 cea competi</w:t>
            </w:r>
            <w:r w:rsidRPr="00FF0FBC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ională</w:t>
            </w:r>
          </w:p>
          <w:p w:rsidR="006B367E" w:rsidRPr="00FF0FBC" w:rsidRDefault="006B367E" w:rsidP="008B54B6">
            <w:pPr>
              <w:pStyle w:val="LasfarsitulPeparcursul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FF0FBC" w:rsidRDefault="006B367E" w:rsidP="008B54B6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Perfec</w:t>
            </w:r>
            <w:r w:rsidRPr="00FF0FBC">
              <w:rPr>
                <w:rFonts w:ascii="Tahoma" w:hAnsi="Tahoma" w:cs="Tahoma"/>
                <w:i w:val="0"/>
                <w:iCs w:val="0"/>
                <w:color w:val="000000"/>
                <w:sz w:val="20"/>
                <w:szCs w:val="20"/>
                <w:lang w:val="ro-RO"/>
              </w:rPr>
              <w:t>ț</w:t>
            </w: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ionarea procedeelor tehnice de bază, specifice disciplinei sportive</w:t>
            </w:r>
          </w:p>
        </w:tc>
        <w:tc>
          <w:tcPr>
            <w:tcW w:w="3402" w:type="dxa"/>
          </w:tcPr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6B367E" w:rsidRPr="00FF0FBC" w:rsidRDefault="006B367E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Perfectionarea tragerii la tinta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Optimizarea fazei de extensie</w:t>
            </w:r>
          </w:p>
          <w:p w:rsidR="006B367E" w:rsidRPr="00FF0FBC" w:rsidRDefault="006B367E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 w:rsidRPr="00FF0FBC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iei proprii </w:t>
            </w:r>
            <w:r w:rsidRPr="00FF0FBC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 a coechipierilor</w:t>
            </w:r>
          </w:p>
          <w:p w:rsidR="006B367E" w:rsidRPr="00FF0FBC" w:rsidRDefault="006B367E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psihologică</w:t>
            </w:r>
          </w:p>
          <w:p w:rsidR="006B367E" w:rsidRPr="00FF0FBC" w:rsidRDefault="006B367E" w:rsidP="008B54B6">
            <w:pPr>
              <w:pStyle w:val="ListParagrap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Norme de control</w:t>
            </w:r>
          </w:p>
          <w:p w:rsidR="006B367E" w:rsidRPr="00FF0FBC" w:rsidRDefault="006B367E" w:rsidP="008B54B6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 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Scoateri de sub click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Mentineri, extensii si declansari cu coarda neelastica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 cu timp variat tip piramida (3 sec, 6 sec, 9 sec, 12 sec, 9 sec, 6 sec, 3 sec)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Tragerea la tinta cu obiectiv de scor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Tragere cu recuperarea sagetii de partener//Tragere in regim de concurs//Tragere meciuri eliminatorii//Tragere meciuri pe echipe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Cardio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min.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3x5x10 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7 serii x 3 săge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6 serii x 6 săge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Timp variabil (în func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ie de mijloacele alese)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6B367E" w:rsidRPr="00FF0FBC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L 25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6B367E" w:rsidRPr="00FF0FBC" w:rsidRDefault="006B367E" w:rsidP="008B54B6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Cunoa</w:t>
            </w:r>
            <w:r w:rsidRPr="00FF0FBC">
              <w:rPr>
                <w:rFonts w:ascii="Tahoma" w:hAnsi="Tahoma" w:cs="Tahoma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terea regulamentului de concurs</w:t>
            </w:r>
          </w:p>
          <w:p w:rsidR="006B367E" w:rsidRPr="00FF0FBC" w:rsidRDefault="006B367E" w:rsidP="008B54B6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Sus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inerea eforturilor generale </w:t>
            </w:r>
            <w:r w:rsidRPr="00FF0FBC">
              <w:rPr>
                <w:rFonts w:ascii="Tahoma" w:hAnsi="Tahoma" w:cs="Tahoma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 specifice impuse în competi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2439" w:type="dxa"/>
            <w:tcBorders>
              <w:left w:val="single" w:sz="4" w:space="0" w:color="auto"/>
            </w:tcBorders>
          </w:tcPr>
          <w:p w:rsidR="006B367E" w:rsidRPr="00FF0FBC" w:rsidRDefault="006B367E" w:rsidP="008B54B6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>Valorificarea factorilor care favorizează randamentul sportiv</w:t>
            </w:r>
          </w:p>
          <w:p w:rsidR="006B367E" w:rsidRPr="00FF0FBC" w:rsidRDefault="006B367E" w:rsidP="008B54B6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6B367E" w:rsidRPr="00FF0FBC" w:rsidRDefault="006B367E" w:rsidP="008B54B6">
            <w:pPr>
              <w:pStyle w:val="LasfarsitulPeparcursul"/>
              <w:numPr>
                <w:ilvl w:val="0"/>
                <w:numId w:val="1"/>
              </w:numPr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FF0FBC"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Aplicarea prevederilor regulamentare </w:t>
            </w:r>
          </w:p>
          <w:p w:rsidR="006B367E" w:rsidRPr="00FF0FBC" w:rsidRDefault="006B367E" w:rsidP="008B54B6">
            <w:pPr>
              <w:pStyle w:val="LasfarsitulPeparcursul"/>
              <w:ind w:left="720"/>
              <w:rPr>
                <w:rFonts w:ascii="Times New Roman" w:hAnsi="Times New Roman" w:cs="Times New Roman"/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</w:t>
            </w:r>
            <w:r w:rsidRPr="00FF0FBC"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terea regulamentului de tragere, de comportament in poligon, a actiunilor permise si a celor strict interzise</w:t>
            </w:r>
          </w:p>
          <w:p w:rsidR="006B367E" w:rsidRPr="00FF0FBC" w:rsidRDefault="006B367E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Aprecierea obiectivă a execu</w:t>
            </w:r>
            <w:r w:rsidRPr="00FF0FBC"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iei personale</w:t>
            </w:r>
          </w:p>
          <w:p w:rsidR="006B367E" w:rsidRPr="00FF0FBC" w:rsidRDefault="006B367E" w:rsidP="008B54B6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B367E" w:rsidRPr="00FF0FBC" w:rsidRDefault="006B367E" w:rsidP="008B54B6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Perfectionarea metodelor cu aplicatie in competitii</w:t>
            </w:r>
          </w:p>
          <w:p w:rsidR="006B367E" w:rsidRPr="00FF0FBC" w:rsidRDefault="006B367E" w:rsidP="008B54B6">
            <w:pPr>
              <w:pStyle w:val="LasfarsitulPeparcursul"/>
              <w:ind w:left="360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prezentarea regulamentului </w:t>
            </w:r>
            <w:r w:rsidRPr="00FF0FBC">
              <w:rPr>
                <w:rFonts w:ascii="Tahoma" w:hAnsi="Tahoma" w:cs="Tahoma"/>
                <w:sz w:val="20"/>
                <w:szCs w:val="20"/>
              </w:rPr>
              <w:t>ș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i a programului de concurs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Antrenament oficial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Reglaj pe distan</w:t>
            </w:r>
            <w:r w:rsidRPr="00FF0FBC">
              <w:rPr>
                <w:rFonts w:ascii="Tahoma" w:hAnsi="Tahoma" w:cs="Tahoma"/>
                <w:sz w:val="20"/>
                <w:szCs w:val="20"/>
              </w:rPr>
              <w:t>ț</w:t>
            </w: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ele de concurs</w:t>
            </w: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 xml:space="preserve">Cardio 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90 min</w:t>
            </w: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367E" w:rsidRPr="00FF0FBC" w:rsidRDefault="006B367E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FBC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</w:tbl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B367E" w:rsidRPr="00520517" w:rsidRDefault="006B367E" w:rsidP="002C23F0">
      <w:pPr>
        <w:tabs>
          <w:tab w:val="left" w:pos="4388"/>
        </w:tabs>
        <w:rPr>
          <w:rFonts w:ascii="Times New Roman" w:hAnsi="Times New Roman" w:cs="Times New Roman"/>
          <w:sz w:val="20"/>
          <w:szCs w:val="20"/>
        </w:rPr>
      </w:pPr>
    </w:p>
    <w:p w:rsidR="006B367E" w:rsidRDefault="006B367E" w:rsidP="006C26F4">
      <w:pPr>
        <w:tabs>
          <w:tab w:val="left" w:pos="4388"/>
        </w:tabs>
      </w:pPr>
    </w:p>
    <w:sectPr w:rsidR="006B367E" w:rsidSect="00747455">
      <w:footerReference w:type="default" r:id="rId7"/>
      <w:pgSz w:w="16838" w:h="11906" w:orient="landscape"/>
      <w:pgMar w:top="709" w:right="993" w:bottom="56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367E" w:rsidRDefault="006B367E" w:rsidP="002A69F1">
      <w:pPr>
        <w:spacing w:after="0" w:line="240" w:lineRule="auto"/>
      </w:pPr>
      <w:r>
        <w:separator/>
      </w:r>
    </w:p>
  </w:endnote>
  <w:endnote w:type="continuationSeparator" w:id="1">
    <w:p w:rsidR="006B367E" w:rsidRDefault="006B367E" w:rsidP="002A6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67E" w:rsidRDefault="006B367E">
    <w:pPr>
      <w:pStyle w:val="Footer"/>
      <w:jc w:val="right"/>
    </w:pPr>
    <w:fldSimple w:instr=" PAGE   \* MERGEFORMAT ">
      <w:r>
        <w:rPr>
          <w:noProof/>
        </w:rPr>
        <w:t>61</w:t>
      </w:r>
    </w:fldSimple>
  </w:p>
  <w:p w:rsidR="006B367E" w:rsidRDefault="006B367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367E" w:rsidRDefault="006B367E" w:rsidP="002A69F1">
      <w:pPr>
        <w:spacing w:after="0" w:line="240" w:lineRule="auto"/>
      </w:pPr>
      <w:r>
        <w:separator/>
      </w:r>
    </w:p>
  </w:footnote>
  <w:footnote w:type="continuationSeparator" w:id="1">
    <w:p w:rsidR="006B367E" w:rsidRDefault="006B367E" w:rsidP="002A69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0695"/>
    <w:multiLevelType w:val="hybridMultilevel"/>
    <w:tmpl w:val="84427D52"/>
    <w:lvl w:ilvl="0" w:tplc="8BAE209C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1">
    <w:nsid w:val="01C629DE"/>
    <w:multiLevelType w:val="hybridMultilevel"/>
    <w:tmpl w:val="D7ECF39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8205196"/>
    <w:multiLevelType w:val="hybridMultilevel"/>
    <w:tmpl w:val="256E6398"/>
    <w:lvl w:ilvl="0" w:tplc="B9BE2392">
      <w:start w:val="1"/>
      <w:numFmt w:val="decimalZero"/>
      <w:lvlText w:val="%1."/>
      <w:lvlJc w:val="left"/>
      <w:pPr>
        <w:ind w:left="1110" w:hanging="405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785" w:hanging="360"/>
      </w:pPr>
    </w:lvl>
    <w:lvl w:ilvl="2" w:tplc="0418001B">
      <w:start w:val="1"/>
      <w:numFmt w:val="lowerRoman"/>
      <w:lvlText w:val="%3."/>
      <w:lvlJc w:val="right"/>
      <w:pPr>
        <w:ind w:left="2505" w:hanging="180"/>
      </w:pPr>
    </w:lvl>
    <w:lvl w:ilvl="3" w:tplc="0418000F">
      <w:start w:val="1"/>
      <w:numFmt w:val="decimal"/>
      <w:lvlText w:val="%4."/>
      <w:lvlJc w:val="left"/>
      <w:pPr>
        <w:ind w:left="3225" w:hanging="360"/>
      </w:pPr>
    </w:lvl>
    <w:lvl w:ilvl="4" w:tplc="04180019">
      <w:start w:val="1"/>
      <w:numFmt w:val="lowerLetter"/>
      <w:lvlText w:val="%5."/>
      <w:lvlJc w:val="left"/>
      <w:pPr>
        <w:ind w:left="3945" w:hanging="360"/>
      </w:pPr>
    </w:lvl>
    <w:lvl w:ilvl="5" w:tplc="0418001B">
      <w:start w:val="1"/>
      <w:numFmt w:val="lowerRoman"/>
      <w:lvlText w:val="%6."/>
      <w:lvlJc w:val="right"/>
      <w:pPr>
        <w:ind w:left="4665" w:hanging="180"/>
      </w:pPr>
    </w:lvl>
    <w:lvl w:ilvl="6" w:tplc="0418000F">
      <w:start w:val="1"/>
      <w:numFmt w:val="decimal"/>
      <w:lvlText w:val="%7."/>
      <w:lvlJc w:val="left"/>
      <w:pPr>
        <w:ind w:left="5385" w:hanging="360"/>
      </w:pPr>
    </w:lvl>
    <w:lvl w:ilvl="7" w:tplc="04180019">
      <w:start w:val="1"/>
      <w:numFmt w:val="lowerLetter"/>
      <w:lvlText w:val="%8."/>
      <w:lvlJc w:val="left"/>
      <w:pPr>
        <w:ind w:left="6105" w:hanging="360"/>
      </w:pPr>
    </w:lvl>
    <w:lvl w:ilvl="8" w:tplc="0418001B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8BF4017"/>
    <w:multiLevelType w:val="hybridMultilevel"/>
    <w:tmpl w:val="50621932"/>
    <w:lvl w:ilvl="0" w:tplc="8BAE209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0AD52E57"/>
    <w:multiLevelType w:val="hybridMultilevel"/>
    <w:tmpl w:val="166C765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0CFD04AB"/>
    <w:multiLevelType w:val="hybridMultilevel"/>
    <w:tmpl w:val="786E899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3590466"/>
    <w:multiLevelType w:val="hybridMultilevel"/>
    <w:tmpl w:val="D488241A"/>
    <w:lvl w:ilvl="0" w:tplc="801639B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D073BD7"/>
    <w:multiLevelType w:val="hybridMultilevel"/>
    <w:tmpl w:val="DC009EB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1E985E1F"/>
    <w:multiLevelType w:val="hybridMultilevel"/>
    <w:tmpl w:val="27EAA9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1F2D3698"/>
    <w:multiLevelType w:val="hybridMultilevel"/>
    <w:tmpl w:val="3BA80C50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D14C80"/>
    <w:multiLevelType w:val="hybridMultilevel"/>
    <w:tmpl w:val="11EC07F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210C141A"/>
    <w:multiLevelType w:val="hybridMultilevel"/>
    <w:tmpl w:val="C1709206"/>
    <w:lvl w:ilvl="0" w:tplc="04180001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12">
    <w:nsid w:val="23122DDA"/>
    <w:multiLevelType w:val="hybridMultilevel"/>
    <w:tmpl w:val="41F26FA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3">
    <w:nsid w:val="24CA0BEF"/>
    <w:multiLevelType w:val="hybridMultilevel"/>
    <w:tmpl w:val="E86065C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2A9D0D4F"/>
    <w:multiLevelType w:val="hybridMultilevel"/>
    <w:tmpl w:val="9D82F542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5">
    <w:nsid w:val="2E1E664C"/>
    <w:multiLevelType w:val="hybridMultilevel"/>
    <w:tmpl w:val="B7F6E62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6">
    <w:nsid w:val="2E692DC9"/>
    <w:multiLevelType w:val="hybridMultilevel"/>
    <w:tmpl w:val="4440ADF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30613628"/>
    <w:multiLevelType w:val="hybridMultilevel"/>
    <w:tmpl w:val="ADF0587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516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236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3676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4396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5836" w:hanging="360"/>
      </w:pPr>
      <w:rPr>
        <w:rFonts w:ascii="Wingdings" w:hAnsi="Wingdings" w:cs="Wingdings" w:hint="default"/>
      </w:rPr>
    </w:lvl>
  </w:abstractNum>
  <w:abstractNum w:abstractNumId="18">
    <w:nsid w:val="32BA4593"/>
    <w:multiLevelType w:val="singleLevel"/>
    <w:tmpl w:val="60728B50"/>
    <w:lvl w:ilvl="0">
      <w:start w:val="1"/>
      <w:numFmt w:val="bullet"/>
      <w:pStyle w:val="Par-IV"/>
      <w:lvlText w:val=""/>
      <w:lvlJc w:val="left"/>
      <w:pPr>
        <w:tabs>
          <w:tab w:val="num" w:pos="927"/>
        </w:tabs>
        <w:ind w:left="907" w:hanging="340"/>
      </w:pPr>
      <w:rPr>
        <w:rFonts w:ascii="Symbol" w:hAnsi="Symbol" w:cs="Symbol" w:hint="default"/>
        <w:color w:val="auto"/>
      </w:rPr>
    </w:lvl>
  </w:abstractNum>
  <w:abstractNum w:abstractNumId="19">
    <w:nsid w:val="36657BD4"/>
    <w:multiLevelType w:val="hybridMultilevel"/>
    <w:tmpl w:val="7CD6996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3825184F"/>
    <w:multiLevelType w:val="hybridMultilevel"/>
    <w:tmpl w:val="922C061C"/>
    <w:lvl w:ilvl="0" w:tplc="801639B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38A41E91"/>
    <w:multiLevelType w:val="hybridMultilevel"/>
    <w:tmpl w:val="17046A7E"/>
    <w:lvl w:ilvl="0" w:tplc="E594EA56">
      <w:start w:val="1"/>
      <w:numFmt w:val="bullet"/>
      <w:pStyle w:val="Text-continuturi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2">
    <w:nsid w:val="3D3130BE"/>
    <w:multiLevelType w:val="multilevel"/>
    <w:tmpl w:val="0CD219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23">
    <w:nsid w:val="3F5B5688"/>
    <w:multiLevelType w:val="hybridMultilevel"/>
    <w:tmpl w:val="98A44DA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4">
    <w:nsid w:val="40B652C3"/>
    <w:multiLevelType w:val="hybridMultilevel"/>
    <w:tmpl w:val="ACD03A6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419F2E6A"/>
    <w:multiLevelType w:val="hybridMultilevel"/>
    <w:tmpl w:val="66A0A526"/>
    <w:lvl w:ilvl="0" w:tplc="5FACB564">
      <w:start w:val="10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6">
    <w:nsid w:val="431C525F"/>
    <w:multiLevelType w:val="hybridMultilevel"/>
    <w:tmpl w:val="D35A9EC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7">
    <w:nsid w:val="49D37044"/>
    <w:multiLevelType w:val="hybridMultilevel"/>
    <w:tmpl w:val="737E49E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4ED57BFE"/>
    <w:multiLevelType w:val="hybridMultilevel"/>
    <w:tmpl w:val="15A6070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2C108F"/>
    <w:multiLevelType w:val="hybridMultilevel"/>
    <w:tmpl w:val="D4FA24A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579A6C20"/>
    <w:multiLevelType w:val="hybridMultilevel"/>
    <w:tmpl w:val="813EB4B6"/>
    <w:lvl w:ilvl="0" w:tplc="47D88E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57AD4895"/>
    <w:multiLevelType w:val="hybridMultilevel"/>
    <w:tmpl w:val="FEDC0B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A67396"/>
    <w:multiLevelType w:val="hybridMultilevel"/>
    <w:tmpl w:val="8562894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3">
    <w:nsid w:val="5E6E7C26"/>
    <w:multiLevelType w:val="hybridMultilevel"/>
    <w:tmpl w:val="1C2E7A9A"/>
    <w:lvl w:ilvl="0" w:tplc="FB58F2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6A370323"/>
    <w:multiLevelType w:val="multilevel"/>
    <w:tmpl w:val="0380B95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35">
    <w:nsid w:val="6AF74957"/>
    <w:multiLevelType w:val="hybridMultilevel"/>
    <w:tmpl w:val="B82ADC44"/>
    <w:lvl w:ilvl="0" w:tplc="CF569B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6BEC1A5A"/>
    <w:multiLevelType w:val="hybridMultilevel"/>
    <w:tmpl w:val="7FBCB38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7">
    <w:nsid w:val="6CCB035A"/>
    <w:multiLevelType w:val="hybridMultilevel"/>
    <w:tmpl w:val="8742982A"/>
    <w:lvl w:ilvl="0" w:tplc="5FACB564">
      <w:start w:val="10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>
    <w:nsid w:val="6F624DE8"/>
    <w:multiLevelType w:val="hybridMultilevel"/>
    <w:tmpl w:val="205A79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>
    <w:nsid w:val="766D77F3"/>
    <w:multiLevelType w:val="multilevel"/>
    <w:tmpl w:val="F6584F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40">
    <w:nsid w:val="775723D2"/>
    <w:multiLevelType w:val="multilevel"/>
    <w:tmpl w:val="E75EB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>
    <w:nsid w:val="78692FD7"/>
    <w:multiLevelType w:val="hybridMultilevel"/>
    <w:tmpl w:val="D130D6E0"/>
    <w:lvl w:ilvl="0" w:tplc="801639B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>
    <w:nsid w:val="7884375F"/>
    <w:multiLevelType w:val="hybridMultilevel"/>
    <w:tmpl w:val="F8E0581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3">
    <w:nsid w:val="799402A1"/>
    <w:multiLevelType w:val="multilevel"/>
    <w:tmpl w:val="2A3E00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4">
    <w:nsid w:val="7B2171B7"/>
    <w:multiLevelType w:val="hybridMultilevel"/>
    <w:tmpl w:val="14B826A6"/>
    <w:lvl w:ilvl="0" w:tplc="34B202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5">
    <w:nsid w:val="7C772E5C"/>
    <w:multiLevelType w:val="hybridMultilevel"/>
    <w:tmpl w:val="9AECBA5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6">
    <w:nsid w:val="7CB02F23"/>
    <w:multiLevelType w:val="hybridMultilevel"/>
    <w:tmpl w:val="1B723F0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7">
    <w:nsid w:val="7CC26B71"/>
    <w:multiLevelType w:val="hybridMultilevel"/>
    <w:tmpl w:val="DB4EFDCE"/>
    <w:lvl w:ilvl="0" w:tplc="AABA512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>
    <w:nsid w:val="7FD72491"/>
    <w:multiLevelType w:val="singleLevel"/>
    <w:tmpl w:val="FAE602A4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cs="Symbol" w:hint="default"/>
      </w:rPr>
    </w:lvl>
  </w:abstractNum>
  <w:num w:numId="1">
    <w:abstractNumId w:val="41"/>
  </w:num>
  <w:num w:numId="2">
    <w:abstractNumId w:val="2"/>
  </w:num>
  <w:num w:numId="3">
    <w:abstractNumId w:val="28"/>
  </w:num>
  <w:num w:numId="4">
    <w:abstractNumId w:val="31"/>
  </w:num>
  <w:num w:numId="5">
    <w:abstractNumId w:val="35"/>
  </w:num>
  <w:num w:numId="6">
    <w:abstractNumId w:val="33"/>
  </w:num>
  <w:num w:numId="7">
    <w:abstractNumId w:val="8"/>
  </w:num>
  <w:num w:numId="8">
    <w:abstractNumId w:val="21"/>
  </w:num>
  <w:num w:numId="9">
    <w:abstractNumId w:val="44"/>
  </w:num>
  <w:num w:numId="10">
    <w:abstractNumId w:val="32"/>
  </w:num>
  <w:num w:numId="11">
    <w:abstractNumId w:val="36"/>
  </w:num>
  <w:num w:numId="12">
    <w:abstractNumId w:val="19"/>
  </w:num>
  <w:num w:numId="13">
    <w:abstractNumId w:val="13"/>
  </w:num>
  <w:num w:numId="14">
    <w:abstractNumId w:val="10"/>
  </w:num>
  <w:num w:numId="15">
    <w:abstractNumId w:val="7"/>
  </w:num>
  <w:num w:numId="16">
    <w:abstractNumId w:val="27"/>
  </w:num>
  <w:num w:numId="17">
    <w:abstractNumId w:val="4"/>
  </w:num>
  <w:num w:numId="18">
    <w:abstractNumId w:val="46"/>
  </w:num>
  <w:num w:numId="19">
    <w:abstractNumId w:val="45"/>
  </w:num>
  <w:num w:numId="20">
    <w:abstractNumId w:val="1"/>
  </w:num>
  <w:num w:numId="21">
    <w:abstractNumId w:val="42"/>
  </w:num>
  <w:num w:numId="22">
    <w:abstractNumId w:val="29"/>
  </w:num>
  <w:num w:numId="23">
    <w:abstractNumId w:val="48"/>
  </w:num>
  <w:num w:numId="24">
    <w:abstractNumId w:val="18"/>
  </w:num>
  <w:num w:numId="25">
    <w:abstractNumId w:val="5"/>
  </w:num>
  <w:num w:numId="26">
    <w:abstractNumId w:val="15"/>
  </w:num>
  <w:num w:numId="27">
    <w:abstractNumId w:val="26"/>
  </w:num>
  <w:num w:numId="28">
    <w:abstractNumId w:val="23"/>
  </w:num>
  <w:num w:numId="29">
    <w:abstractNumId w:val="30"/>
  </w:num>
  <w:num w:numId="30">
    <w:abstractNumId w:val="22"/>
  </w:num>
  <w:num w:numId="31">
    <w:abstractNumId w:val="34"/>
  </w:num>
  <w:num w:numId="32">
    <w:abstractNumId w:val="43"/>
  </w:num>
  <w:num w:numId="33">
    <w:abstractNumId w:val="39"/>
  </w:num>
  <w:num w:numId="34">
    <w:abstractNumId w:val="14"/>
  </w:num>
  <w:num w:numId="35">
    <w:abstractNumId w:val="38"/>
  </w:num>
  <w:num w:numId="36">
    <w:abstractNumId w:val="6"/>
  </w:num>
  <w:num w:numId="37">
    <w:abstractNumId w:val="9"/>
  </w:num>
  <w:num w:numId="38">
    <w:abstractNumId w:val="47"/>
  </w:num>
  <w:num w:numId="39">
    <w:abstractNumId w:val="40"/>
  </w:num>
  <w:num w:numId="40">
    <w:abstractNumId w:val="25"/>
  </w:num>
  <w:num w:numId="41">
    <w:abstractNumId w:val="37"/>
  </w:num>
  <w:num w:numId="42">
    <w:abstractNumId w:val="17"/>
  </w:num>
  <w:num w:numId="43">
    <w:abstractNumId w:val="20"/>
  </w:num>
  <w:num w:numId="44">
    <w:abstractNumId w:val="3"/>
  </w:num>
  <w:num w:numId="45">
    <w:abstractNumId w:val="0"/>
  </w:num>
  <w:num w:numId="46">
    <w:abstractNumId w:val="12"/>
  </w:num>
  <w:num w:numId="47">
    <w:abstractNumId w:val="16"/>
  </w:num>
  <w:num w:numId="48">
    <w:abstractNumId w:val="11"/>
  </w:num>
  <w:num w:numId="4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6731"/>
    <w:rsid w:val="00044D08"/>
    <w:rsid w:val="00064B46"/>
    <w:rsid w:val="00071C84"/>
    <w:rsid w:val="000A0E37"/>
    <w:rsid w:val="000A3E56"/>
    <w:rsid w:val="000C125A"/>
    <w:rsid w:val="000E6492"/>
    <w:rsid w:val="000E7A9C"/>
    <w:rsid w:val="000F38B4"/>
    <w:rsid w:val="001269B9"/>
    <w:rsid w:val="00147196"/>
    <w:rsid w:val="001664DB"/>
    <w:rsid w:val="00176FCE"/>
    <w:rsid w:val="00191812"/>
    <w:rsid w:val="001A4190"/>
    <w:rsid w:val="001D1E45"/>
    <w:rsid w:val="001D7A73"/>
    <w:rsid w:val="00203300"/>
    <w:rsid w:val="00214006"/>
    <w:rsid w:val="00221FA2"/>
    <w:rsid w:val="00241A19"/>
    <w:rsid w:val="002451DD"/>
    <w:rsid w:val="0025755F"/>
    <w:rsid w:val="00257796"/>
    <w:rsid w:val="00257BA1"/>
    <w:rsid w:val="0027352E"/>
    <w:rsid w:val="00274517"/>
    <w:rsid w:val="00276392"/>
    <w:rsid w:val="002911CB"/>
    <w:rsid w:val="00293C3B"/>
    <w:rsid w:val="002A2A92"/>
    <w:rsid w:val="002A69F1"/>
    <w:rsid w:val="002B3BF1"/>
    <w:rsid w:val="002B437D"/>
    <w:rsid w:val="002B65EC"/>
    <w:rsid w:val="002C23F0"/>
    <w:rsid w:val="00307004"/>
    <w:rsid w:val="00314511"/>
    <w:rsid w:val="00316ABF"/>
    <w:rsid w:val="003230EC"/>
    <w:rsid w:val="00337D79"/>
    <w:rsid w:val="003460E5"/>
    <w:rsid w:val="00360CEC"/>
    <w:rsid w:val="00363F1E"/>
    <w:rsid w:val="00383511"/>
    <w:rsid w:val="00393B82"/>
    <w:rsid w:val="003A5CC9"/>
    <w:rsid w:val="003C0B46"/>
    <w:rsid w:val="003C2808"/>
    <w:rsid w:val="00402D66"/>
    <w:rsid w:val="00412F91"/>
    <w:rsid w:val="00431AFE"/>
    <w:rsid w:val="00432536"/>
    <w:rsid w:val="00460D15"/>
    <w:rsid w:val="0046628F"/>
    <w:rsid w:val="0048580F"/>
    <w:rsid w:val="00487731"/>
    <w:rsid w:val="004A7DDD"/>
    <w:rsid w:val="004C5DC8"/>
    <w:rsid w:val="004C5EED"/>
    <w:rsid w:val="004F17EE"/>
    <w:rsid w:val="004F7BF1"/>
    <w:rsid w:val="004F7F85"/>
    <w:rsid w:val="005033B1"/>
    <w:rsid w:val="005059A5"/>
    <w:rsid w:val="00520517"/>
    <w:rsid w:val="00520C8C"/>
    <w:rsid w:val="0052378A"/>
    <w:rsid w:val="00526553"/>
    <w:rsid w:val="005379A9"/>
    <w:rsid w:val="00543D6B"/>
    <w:rsid w:val="00555C78"/>
    <w:rsid w:val="00557563"/>
    <w:rsid w:val="0056482F"/>
    <w:rsid w:val="00571388"/>
    <w:rsid w:val="00584D02"/>
    <w:rsid w:val="005A131A"/>
    <w:rsid w:val="005A3D1C"/>
    <w:rsid w:val="005A63AF"/>
    <w:rsid w:val="005C412E"/>
    <w:rsid w:val="005C67E2"/>
    <w:rsid w:val="005F0156"/>
    <w:rsid w:val="005F41BD"/>
    <w:rsid w:val="00611B0E"/>
    <w:rsid w:val="00627402"/>
    <w:rsid w:val="00643BB2"/>
    <w:rsid w:val="00645A69"/>
    <w:rsid w:val="00651D2E"/>
    <w:rsid w:val="00662882"/>
    <w:rsid w:val="006A3371"/>
    <w:rsid w:val="006A6092"/>
    <w:rsid w:val="006B367E"/>
    <w:rsid w:val="006B4CE5"/>
    <w:rsid w:val="006C0766"/>
    <w:rsid w:val="006C26F4"/>
    <w:rsid w:val="006C2B42"/>
    <w:rsid w:val="006C5E50"/>
    <w:rsid w:val="006D3AF1"/>
    <w:rsid w:val="006E0B6E"/>
    <w:rsid w:val="006F7425"/>
    <w:rsid w:val="00700817"/>
    <w:rsid w:val="00710FBC"/>
    <w:rsid w:val="00712891"/>
    <w:rsid w:val="00714652"/>
    <w:rsid w:val="00726731"/>
    <w:rsid w:val="007358C7"/>
    <w:rsid w:val="00747455"/>
    <w:rsid w:val="00755451"/>
    <w:rsid w:val="00764B21"/>
    <w:rsid w:val="007722C2"/>
    <w:rsid w:val="00786CFA"/>
    <w:rsid w:val="007A3CBF"/>
    <w:rsid w:val="007B0026"/>
    <w:rsid w:val="007B0388"/>
    <w:rsid w:val="007C138F"/>
    <w:rsid w:val="007C2B19"/>
    <w:rsid w:val="007C4F04"/>
    <w:rsid w:val="007C63DC"/>
    <w:rsid w:val="007D2CB4"/>
    <w:rsid w:val="007E29D8"/>
    <w:rsid w:val="00807ADF"/>
    <w:rsid w:val="00832EA4"/>
    <w:rsid w:val="00840689"/>
    <w:rsid w:val="00841A79"/>
    <w:rsid w:val="008574E0"/>
    <w:rsid w:val="00857EDC"/>
    <w:rsid w:val="00885350"/>
    <w:rsid w:val="00892DBE"/>
    <w:rsid w:val="00896A0E"/>
    <w:rsid w:val="008B54B6"/>
    <w:rsid w:val="008C6F28"/>
    <w:rsid w:val="008D27D6"/>
    <w:rsid w:val="008E21D1"/>
    <w:rsid w:val="008E3F42"/>
    <w:rsid w:val="008F5C33"/>
    <w:rsid w:val="00903421"/>
    <w:rsid w:val="0091386C"/>
    <w:rsid w:val="009379AB"/>
    <w:rsid w:val="0094124E"/>
    <w:rsid w:val="00952483"/>
    <w:rsid w:val="00977379"/>
    <w:rsid w:val="00981A59"/>
    <w:rsid w:val="00985370"/>
    <w:rsid w:val="009A1B6F"/>
    <w:rsid w:val="009C0862"/>
    <w:rsid w:val="009C17CB"/>
    <w:rsid w:val="009C2013"/>
    <w:rsid w:val="009D132F"/>
    <w:rsid w:val="009D4DEE"/>
    <w:rsid w:val="009E4FAE"/>
    <w:rsid w:val="00A31727"/>
    <w:rsid w:val="00A45BBE"/>
    <w:rsid w:val="00A4756C"/>
    <w:rsid w:val="00A63304"/>
    <w:rsid w:val="00A73C7A"/>
    <w:rsid w:val="00A7742F"/>
    <w:rsid w:val="00A84278"/>
    <w:rsid w:val="00AC1DBF"/>
    <w:rsid w:val="00AD18C8"/>
    <w:rsid w:val="00B50FB7"/>
    <w:rsid w:val="00B5213E"/>
    <w:rsid w:val="00B57FC8"/>
    <w:rsid w:val="00B60E2C"/>
    <w:rsid w:val="00B63A78"/>
    <w:rsid w:val="00B677E9"/>
    <w:rsid w:val="00B71188"/>
    <w:rsid w:val="00B76BD6"/>
    <w:rsid w:val="00B77D25"/>
    <w:rsid w:val="00B86144"/>
    <w:rsid w:val="00B864B1"/>
    <w:rsid w:val="00BA2891"/>
    <w:rsid w:val="00BB2D90"/>
    <w:rsid w:val="00BB658C"/>
    <w:rsid w:val="00BD39DE"/>
    <w:rsid w:val="00C145A4"/>
    <w:rsid w:val="00C146BD"/>
    <w:rsid w:val="00C22324"/>
    <w:rsid w:val="00C47968"/>
    <w:rsid w:val="00C63C61"/>
    <w:rsid w:val="00C64FAA"/>
    <w:rsid w:val="00C70851"/>
    <w:rsid w:val="00C82AD8"/>
    <w:rsid w:val="00C8457F"/>
    <w:rsid w:val="00C912E6"/>
    <w:rsid w:val="00C9492B"/>
    <w:rsid w:val="00CB3797"/>
    <w:rsid w:val="00CC1190"/>
    <w:rsid w:val="00CC12E0"/>
    <w:rsid w:val="00CC5CB8"/>
    <w:rsid w:val="00CD4FFC"/>
    <w:rsid w:val="00CE749F"/>
    <w:rsid w:val="00D00440"/>
    <w:rsid w:val="00D05BB7"/>
    <w:rsid w:val="00D0773B"/>
    <w:rsid w:val="00D12815"/>
    <w:rsid w:val="00D15930"/>
    <w:rsid w:val="00D20367"/>
    <w:rsid w:val="00D313DC"/>
    <w:rsid w:val="00D40EFB"/>
    <w:rsid w:val="00D50727"/>
    <w:rsid w:val="00D537AA"/>
    <w:rsid w:val="00D54175"/>
    <w:rsid w:val="00D80F24"/>
    <w:rsid w:val="00D81E1E"/>
    <w:rsid w:val="00D94BA9"/>
    <w:rsid w:val="00DA145D"/>
    <w:rsid w:val="00DB4A7B"/>
    <w:rsid w:val="00DB4BBD"/>
    <w:rsid w:val="00DB79D9"/>
    <w:rsid w:val="00DC435D"/>
    <w:rsid w:val="00DE50EB"/>
    <w:rsid w:val="00DE71E8"/>
    <w:rsid w:val="00E0454E"/>
    <w:rsid w:val="00E73C69"/>
    <w:rsid w:val="00E84E16"/>
    <w:rsid w:val="00EA607B"/>
    <w:rsid w:val="00EA6E97"/>
    <w:rsid w:val="00EB3FDA"/>
    <w:rsid w:val="00ED2B71"/>
    <w:rsid w:val="00EF0A89"/>
    <w:rsid w:val="00EF6BC7"/>
    <w:rsid w:val="00F05F1A"/>
    <w:rsid w:val="00F213B5"/>
    <w:rsid w:val="00F33F40"/>
    <w:rsid w:val="00F35F5A"/>
    <w:rsid w:val="00F42061"/>
    <w:rsid w:val="00F573EB"/>
    <w:rsid w:val="00F57A19"/>
    <w:rsid w:val="00F81D2A"/>
    <w:rsid w:val="00F8587E"/>
    <w:rsid w:val="00F91B7C"/>
    <w:rsid w:val="00F9633B"/>
    <w:rsid w:val="00FA0ED8"/>
    <w:rsid w:val="00FC01C9"/>
    <w:rsid w:val="00FC56C2"/>
    <w:rsid w:val="00FF0FBC"/>
    <w:rsid w:val="00FF176D"/>
    <w:rsid w:val="00FF3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0E"/>
    <w:pPr>
      <w:spacing w:after="200" w:line="276" w:lineRule="auto"/>
    </w:pPr>
    <w:rPr>
      <w:rFonts w:cs="Calibri"/>
      <w:lang w:val="ro-R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A4190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Caracter Caracter Caracter,Caracter Caracter Caracter Caracter Caracter Caracter"/>
    <w:basedOn w:val="Normal"/>
    <w:link w:val="HeaderChar"/>
    <w:uiPriority w:val="99"/>
    <w:semiHidden/>
    <w:rsid w:val="002A6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aracter Caracter Caracter Char,Caracter Caracter Caracter Caracter Caracter Caracter Char"/>
    <w:basedOn w:val="DefaultParagraphFont"/>
    <w:link w:val="Header"/>
    <w:uiPriority w:val="99"/>
    <w:semiHidden/>
    <w:locked/>
    <w:rsid w:val="002A69F1"/>
  </w:style>
  <w:style w:type="paragraph" w:styleId="Footer">
    <w:name w:val="footer"/>
    <w:basedOn w:val="Normal"/>
    <w:link w:val="FooterChar"/>
    <w:uiPriority w:val="99"/>
    <w:rsid w:val="002A6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A69F1"/>
  </w:style>
  <w:style w:type="paragraph" w:styleId="ListParagraph">
    <w:name w:val="List Paragraph"/>
    <w:basedOn w:val="Normal"/>
    <w:uiPriority w:val="99"/>
    <w:qFormat/>
    <w:rsid w:val="00383511"/>
    <w:pPr>
      <w:ind w:left="720"/>
    </w:pPr>
  </w:style>
  <w:style w:type="paragraph" w:customStyle="1" w:styleId="LasfarsitulPeparcursul">
    <w:name w:val="La sfarsitul .... Pe parcursul"/>
    <w:basedOn w:val="Normal"/>
    <w:uiPriority w:val="99"/>
    <w:rsid w:val="002C23F0"/>
    <w:pPr>
      <w:widowControl w:val="0"/>
      <w:spacing w:after="0" w:line="240" w:lineRule="auto"/>
    </w:pPr>
    <w:rPr>
      <w:i/>
      <w:iCs/>
      <w:lang w:val="en-GB"/>
    </w:rPr>
  </w:style>
  <w:style w:type="character" w:customStyle="1" w:styleId="CaracterCaracterCaracterCaracter1">
    <w:name w:val="Caracter Caracter Caracter Caracter1"/>
    <w:aliases w:val="Caracter Caracter Caracter Caracter Caracter Caracter Caracter Caracter"/>
    <w:basedOn w:val="DefaultParagraphFont"/>
    <w:uiPriority w:val="99"/>
    <w:semiHidden/>
    <w:rsid w:val="002C23F0"/>
  </w:style>
  <w:style w:type="paragraph" w:customStyle="1" w:styleId="Ariacurriculara">
    <w:name w:val="Aria curriculara"/>
    <w:basedOn w:val="Normal"/>
    <w:uiPriority w:val="99"/>
    <w:rsid w:val="002C23F0"/>
    <w:pPr>
      <w:widowControl w:val="0"/>
      <w:spacing w:before="5040" w:after="0" w:line="240" w:lineRule="auto"/>
      <w:jc w:val="center"/>
    </w:pPr>
    <w:rPr>
      <w:b/>
      <w:bCs/>
      <w:sz w:val="44"/>
      <w:szCs w:val="44"/>
      <w:lang w:val="en-GB"/>
    </w:rPr>
  </w:style>
  <w:style w:type="paragraph" w:customStyle="1" w:styleId="Text-continuturibullets">
    <w:name w:val="Text - continuturi bullets"/>
    <w:basedOn w:val="Normal"/>
    <w:uiPriority w:val="99"/>
    <w:rsid w:val="002C23F0"/>
    <w:pPr>
      <w:widowControl w:val="0"/>
      <w:numPr>
        <w:numId w:val="8"/>
      </w:numPr>
      <w:tabs>
        <w:tab w:val="left" w:pos="284"/>
        <w:tab w:val="left" w:pos="851"/>
      </w:tabs>
      <w:spacing w:after="0" w:line="240" w:lineRule="auto"/>
      <w:ind w:left="851" w:hanging="284"/>
      <w:jc w:val="both"/>
    </w:pPr>
    <w:rPr>
      <w:lang w:val="en-GB"/>
    </w:rPr>
  </w:style>
  <w:style w:type="paragraph" w:customStyle="1" w:styleId="Par-IV">
    <w:name w:val="Par - IV"/>
    <w:uiPriority w:val="99"/>
    <w:rsid w:val="002C23F0"/>
    <w:pPr>
      <w:numPr>
        <w:numId w:val="24"/>
      </w:numPr>
      <w:tabs>
        <w:tab w:val="clear" w:pos="927"/>
      </w:tabs>
      <w:ind w:left="0" w:firstLine="0"/>
    </w:pPr>
    <w:rPr>
      <w:rFonts w:cs="Calibri"/>
      <w:i/>
      <w:iCs/>
      <w:noProof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636</TotalTime>
  <Pages>61</Pages>
  <Words>16564</Words>
  <Characters>-32766</Characters>
  <Application>Microsoft Office Outlook</Application>
  <DocSecurity>0</DocSecurity>
  <Lines>0</Lines>
  <Paragraphs>0</Paragraphs>
  <ScaleCrop>false</ScaleCrop>
  <Company>ISJ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alin.paunescu</dc:creator>
  <cp:keywords/>
  <dc:description/>
  <cp:lastModifiedBy>ISJ</cp:lastModifiedBy>
  <cp:revision>92</cp:revision>
  <cp:lastPrinted>2011-01-14T14:18:00Z</cp:lastPrinted>
  <dcterms:created xsi:type="dcterms:W3CDTF">2011-01-09T08:38:00Z</dcterms:created>
  <dcterms:modified xsi:type="dcterms:W3CDTF">2011-03-07T13:04:00Z</dcterms:modified>
</cp:coreProperties>
</file>